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CA181B" w14:textId="19866C10" w:rsidR="00D2034E" w:rsidRPr="00CE5451" w:rsidRDefault="00D2034E" w:rsidP="00D2034E">
      <w:pPr>
        <w:pStyle w:val="CRCoverPage"/>
        <w:tabs>
          <w:tab w:val="right" w:pos="9639"/>
        </w:tabs>
        <w:spacing w:after="0"/>
        <w:rPr>
          <w:b/>
          <w:i/>
          <w:sz w:val="28"/>
        </w:rPr>
      </w:pPr>
      <w:bookmarkStart w:id="0" w:name="_Toc100059903"/>
      <w:r w:rsidRPr="00CE5451">
        <w:rPr>
          <w:b/>
          <w:sz w:val="24"/>
        </w:rPr>
        <w:t>3GPP TSG-CT WG1 Meeting #15</w:t>
      </w:r>
      <w:r w:rsidR="0004360A" w:rsidRPr="00CE5451">
        <w:rPr>
          <w:b/>
          <w:sz w:val="24"/>
        </w:rPr>
        <w:t>2</w:t>
      </w:r>
      <w:r w:rsidRPr="00CE5451">
        <w:rPr>
          <w:b/>
          <w:i/>
          <w:sz w:val="28"/>
        </w:rPr>
        <w:tab/>
      </w:r>
      <w:r w:rsidRPr="00CE5451">
        <w:rPr>
          <w:b/>
          <w:sz w:val="24"/>
        </w:rPr>
        <w:t>C1-24</w:t>
      </w:r>
      <w:r w:rsidR="001970D3">
        <w:rPr>
          <w:b/>
          <w:sz w:val="24"/>
        </w:rPr>
        <w:t>64</w:t>
      </w:r>
      <w:r w:rsidR="00FC6A1F">
        <w:rPr>
          <w:b/>
          <w:sz w:val="24"/>
        </w:rPr>
        <w:t>43</w:t>
      </w:r>
    </w:p>
    <w:p w14:paraId="0AB2A32B" w14:textId="0EFD6F1D" w:rsidR="00E560B7" w:rsidRPr="00CE5451" w:rsidRDefault="0004360A" w:rsidP="00D2034E">
      <w:pPr>
        <w:pStyle w:val="CRCoverPage"/>
        <w:outlineLvl w:val="0"/>
        <w:rPr>
          <w:b/>
          <w:sz w:val="24"/>
        </w:rPr>
      </w:pPr>
      <w:r w:rsidRPr="00CE5451">
        <w:rPr>
          <w:b/>
          <w:sz w:val="24"/>
        </w:rPr>
        <w:t>Orlando</w:t>
      </w:r>
      <w:r w:rsidR="00D2034E" w:rsidRPr="00CE5451">
        <w:rPr>
          <w:b/>
          <w:sz w:val="24"/>
        </w:rPr>
        <w:t xml:space="preserve">, </w:t>
      </w:r>
      <w:r w:rsidRPr="00CE5451">
        <w:rPr>
          <w:b/>
          <w:sz w:val="24"/>
        </w:rPr>
        <w:t>USA</w:t>
      </w:r>
      <w:r w:rsidR="00D2034E" w:rsidRPr="00CE5451">
        <w:rPr>
          <w:b/>
          <w:sz w:val="24"/>
        </w:rPr>
        <w:t xml:space="preserve">, </w:t>
      </w:r>
      <w:r w:rsidR="00297FFC" w:rsidRPr="00CE5451">
        <w:rPr>
          <w:b/>
          <w:sz w:val="24"/>
        </w:rPr>
        <w:t>18</w:t>
      </w:r>
      <w:r w:rsidRPr="00CE5451">
        <w:rPr>
          <w:b/>
          <w:sz w:val="24"/>
        </w:rPr>
        <w:t>-22</w:t>
      </w:r>
      <w:r w:rsidR="00D2034E" w:rsidRPr="00CE5451">
        <w:rPr>
          <w:b/>
          <w:sz w:val="24"/>
        </w:rPr>
        <w:t xml:space="preserve"> </w:t>
      </w:r>
      <w:r w:rsidRPr="00CE5451">
        <w:rPr>
          <w:b/>
          <w:sz w:val="24"/>
        </w:rPr>
        <w:t>November</w:t>
      </w:r>
      <w:r w:rsidR="00D2034E" w:rsidRPr="00CE5451">
        <w:rPr>
          <w:b/>
          <w:sz w:val="24"/>
        </w:rPr>
        <w:t xml:space="preserve"> 2024</w:t>
      </w:r>
      <w:r w:rsidR="00297FFC" w:rsidRPr="00CE5451">
        <w:rPr>
          <w:b/>
          <w:sz w:val="24"/>
        </w:rPr>
        <w:tab/>
      </w:r>
      <w:r w:rsidR="00297FFC" w:rsidRPr="00CE5451">
        <w:rPr>
          <w:b/>
          <w:sz w:val="24"/>
        </w:rPr>
        <w:tab/>
      </w:r>
      <w:r w:rsidR="00297FFC" w:rsidRPr="00CE5451">
        <w:rPr>
          <w:b/>
          <w:sz w:val="24"/>
        </w:rPr>
        <w:tab/>
      </w:r>
      <w:r w:rsidR="00297FFC" w:rsidRPr="00CE5451">
        <w:rPr>
          <w:b/>
          <w:sz w:val="24"/>
        </w:rPr>
        <w:tab/>
      </w:r>
      <w:r w:rsidR="007C14FF" w:rsidRPr="00CE5451">
        <w:rPr>
          <w:b/>
          <w:sz w:val="24"/>
        </w:rPr>
        <w:t xml:space="preserve"> </w:t>
      </w:r>
      <w:r w:rsidR="007C14FF" w:rsidRPr="00CE5451">
        <w:rPr>
          <w:b/>
          <w:sz w:val="24"/>
        </w:rPr>
        <w:tab/>
      </w:r>
      <w:r w:rsidR="007C14FF" w:rsidRPr="00CE5451">
        <w:rPr>
          <w:b/>
          <w:sz w:val="24"/>
        </w:rPr>
        <w:tab/>
      </w:r>
      <w:r w:rsidR="007C14FF" w:rsidRPr="00CE5451">
        <w:rPr>
          <w:b/>
          <w:sz w:val="24"/>
        </w:rPr>
        <w:tab/>
      </w:r>
      <w:r w:rsidR="007C14FF" w:rsidRPr="00CE5451">
        <w:rPr>
          <w:b/>
          <w:sz w:val="24"/>
        </w:rPr>
        <w:tab/>
      </w:r>
      <w:r w:rsidR="007C14FF" w:rsidRPr="00CE5451">
        <w:rPr>
          <w:b/>
          <w:sz w:val="24"/>
        </w:rPr>
        <w:tab/>
      </w:r>
      <w:r w:rsidR="007C14FF" w:rsidRPr="00CE5451">
        <w:rPr>
          <w:b/>
          <w:sz w:val="24"/>
        </w:rPr>
        <w:tab/>
      </w:r>
      <w:r w:rsidR="007C14FF" w:rsidRPr="00CE5451">
        <w:rPr>
          <w:b/>
          <w:sz w:val="24"/>
        </w:rPr>
        <w:tab/>
      </w:r>
      <w:r w:rsidR="00085ED6" w:rsidRPr="00CE5451">
        <w:rPr>
          <w:b/>
          <w:sz w:val="24"/>
        </w:rPr>
        <w:t xml:space="preserve">  </w:t>
      </w:r>
      <w:r w:rsidR="007C14FF" w:rsidRPr="00CE5451">
        <w:rPr>
          <w:b/>
          <w:sz w:val="24"/>
        </w:rPr>
        <w:tab/>
      </w:r>
      <w:r w:rsidR="007C14FF" w:rsidRPr="00CE5451">
        <w:rPr>
          <w:b/>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rsidRPr="00CE5451"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Pr="00CE5451" w:rsidRDefault="00E560B7" w:rsidP="00074E50">
            <w:pPr>
              <w:pStyle w:val="CRCoverPage"/>
              <w:spacing w:after="0"/>
              <w:jc w:val="right"/>
              <w:rPr>
                <w:i/>
              </w:rPr>
            </w:pPr>
            <w:r w:rsidRPr="00CE5451">
              <w:rPr>
                <w:i/>
                <w:sz w:val="14"/>
              </w:rPr>
              <w:t>CR-Form-v12.2</w:t>
            </w:r>
          </w:p>
        </w:tc>
      </w:tr>
      <w:tr w:rsidR="00E560B7" w:rsidRPr="00CE5451"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Pr="00CE5451" w:rsidRDefault="00E560B7" w:rsidP="00074E50">
            <w:pPr>
              <w:pStyle w:val="CRCoverPage"/>
              <w:spacing w:after="0"/>
              <w:jc w:val="center"/>
            </w:pPr>
            <w:r w:rsidRPr="00CE5451">
              <w:rPr>
                <w:b/>
                <w:sz w:val="32"/>
              </w:rPr>
              <w:t>CHANGE REQUEST</w:t>
            </w:r>
          </w:p>
        </w:tc>
      </w:tr>
      <w:tr w:rsidR="00E560B7" w:rsidRPr="00CE5451"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Pr="00CE5451" w:rsidRDefault="00E560B7" w:rsidP="00074E50">
            <w:pPr>
              <w:pStyle w:val="CRCoverPage"/>
              <w:spacing w:after="0"/>
              <w:rPr>
                <w:sz w:val="8"/>
                <w:szCs w:val="8"/>
              </w:rPr>
            </w:pPr>
          </w:p>
        </w:tc>
      </w:tr>
      <w:tr w:rsidR="00E560B7" w:rsidRPr="00CE5451" w14:paraId="49453A59" w14:textId="77777777" w:rsidTr="00074E50">
        <w:tc>
          <w:tcPr>
            <w:tcW w:w="142" w:type="dxa"/>
            <w:tcBorders>
              <w:top w:val="nil"/>
              <w:left w:val="single" w:sz="4" w:space="0" w:color="auto"/>
              <w:bottom w:val="nil"/>
              <w:right w:val="nil"/>
            </w:tcBorders>
          </w:tcPr>
          <w:p w14:paraId="6DEA4DBD" w14:textId="77777777" w:rsidR="00E560B7" w:rsidRPr="00CE5451" w:rsidRDefault="00E560B7" w:rsidP="00074E50">
            <w:pPr>
              <w:pStyle w:val="CRCoverPage"/>
              <w:spacing w:after="0"/>
              <w:jc w:val="right"/>
            </w:pPr>
          </w:p>
        </w:tc>
        <w:tc>
          <w:tcPr>
            <w:tcW w:w="1559" w:type="dxa"/>
            <w:shd w:val="pct30" w:color="FFFF00" w:fill="auto"/>
            <w:hideMark/>
          </w:tcPr>
          <w:p w14:paraId="50B5395B" w14:textId="35556EA5" w:rsidR="00E560B7" w:rsidRPr="00CE5451" w:rsidRDefault="00A137F6" w:rsidP="00074E50">
            <w:pPr>
              <w:pStyle w:val="CRCoverPage"/>
              <w:spacing w:after="0"/>
              <w:jc w:val="center"/>
              <w:rPr>
                <w:b/>
                <w:sz w:val="28"/>
              </w:rPr>
            </w:pPr>
            <w:r w:rsidRPr="00CE5451">
              <w:rPr>
                <w:b/>
                <w:sz w:val="28"/>
              </w:rPr>
              <w:t>23.122</w:t>
            </w:r>
          </w:p>
        </w:tc>
        <w:tc>
          <w:tcPr>
            <w:tcW w:w="709" w:type="dxa"/>
            <w:hideMark/>
          </w:tcPr>
          <w:p w14:paraId="53662EE6" w14:textId="77777777" w:rsidR="00E560B7" w:rsidRPr="00CE5451" w:rsidRDefault="00E560B7" w:rsidP="00074E50">
            <w:pPr>
              <w:pStyle w:val="CRCoverPage"/>
              <w:spacing w:after="0"/>
              <w:jc w:val="center"/>
            </w:pPr>
            <w:r w:rsidRPr="00CE5451">
              <w:rPr>
                <w:b/>
                <w:sz w:val="28"/>
              </w:rPr>
              <w:t>CR</w:t>
            </w:r>
          </w:p>
        </w:tc>
        <w:tc>
          <w:tcPr>
            <w:tcW w:w="1276" w:type="dxa"/>
            <w:shd w:val="pct30" w:color="FFFF00" w:fill="auto"/>
            <w:hideMark/>
          </w:tcPr>
          <w:p w14:paraId="12221B67" w14:textId="43CB8E3E" w:rsidR="00E560B7" w:rsidRPr="00CE5451" w:rsidRDefault="00C22441" w:rsidP="00DE5D56">
            <w:pPr>
              <w:pStyle w:val="CRCoverPage"/>
              <w:spacing w:after="0"/>
              <w:jc w:val="center"/>
            </w:pPr>
            <w:r>
              <w:rPr>
                <w:b/>
                <w:sz w:val="28"/>
              </w:rPr>
              <w:t>1295</w:t>
            </w:r>
          </w:p>
        </w:tc>
        <w:tc>
          <w:tcPr>
            <w:tcW w:w="709" w:type="dxa"/>
            <w:hideMark/>
          </w:tcPr>
          <w:p w14:paraId="4181FCD5" w14:textId="77777777" w:rsidR="00E560B7" w:rsidRPr="00CE5451" w:rsidRDefault="00E560B7" w:rsidP="00074E50">
            <w:pPr>
              <w:pStyle w:val="CRCoverPage"/>
              <w:tabs>
                <w:tab w:val="right" w:pos="625"/>
              </w:tabs>
              <w:spacing w:after="0"/>
              <w:jc w:val="center"/>
            </w:pPr>
            <w:r w:rsidRPr="00CE5451">
              <w:rPr>
                <w:b/>
                <w:bCs/>
                <w:sz w:val="28"/>
              </w:rPr>
              <w:t>rev</w:t>
            </w:r>
          </w:p>
        </w:tc>
        <w:tc>
          <w:tcPr>
            <w:tcW w:w="992" w:type="dxa"/>
            <w:shd w:val="pct30" w:color="FFFF00" w:fill="auto"/>
            <w:hideMark/>
          </w:tcPr>
          <w:p w14:paraId="32CD5CFC" w14:textId="3FE23CB3" w:rsidR="00E560B7" w:rsidRPr="00CE5451" w:rsidRDefault="00AF5FE3" w:rsidP="00074E50">
            <w:pPr>
              <w:pStyle w:val="CRCoverPage"/>
              <w:spacing w:after="0"/>
              <w:jc w:val="center"/>
              <w:rPr>
                <w:b/>
              </w:rPr>
            </w:pPr>
            <w:r>
              <w:rPr>
                <w:b/>
                <w:sz w:val="28"/>
              </w:rPr>
              <w:t>-</w:t>
            </w:r>
          </w:p>
        </w:tc>
        <w:tc>
          <w:tcPr>
            <w:tcW w:w="2410" w:type="dxa"/>
            <w:hideMark/>
          </w:tcPr>
          <w:p w14:paraId="0B74EEB7" w14:textId="77777777" w:rsidR="00E560B7" w:rsidRPr="00CE5451" w:rsidRDefault="00E560B7" w:rsidP="00074E50">
            <w:pPr>
              <w:pStyle w:val="CRCoverPage"/>
              <w:tabs>
                <w:tab w:val="right" w:pos="1825"/>
              </w:tabs>
              <w:spacing w:after="0"/>
              <w:jc w:val="center"/>
            </w:pPr>
            <w:r w:rsidRPr="00CE5451">
              <w:rPr>
                <w:b/>
                <w:sz w:val="28"/>
                <w:szCs w:val="28"/>
              </w:rPr>
              <w:t>Current version:</w:t>
            </w:r>
          </w:p>
        </w:tc>
        <w:tc>
          <w:tcPr>
            <w:tcW w:w="1701" w:type="dxa"/>
            <w:shd w:val="pct30" w:color="FFFF00" w:fill="auto"/>
            <w:hideMark/>
          </w:tcPr>
          <w:p w14:paraId="1FF69AAE" w14:textId="1F755CB1" w:rsidR="00E560B7" w:rsidRPr="00CE5451" w:rsidRDefault="00000000" w:rsidP="00074E50">
            <w:pPr>
              <w:pStyle w:val="CRCoverPage"/>
              <w:spacing w:after="0"/>
              <w:jc w:val="center"/>
              <w:rPr>
                <w:sz w:val="28"/>
              </w:rPr>
            </w:pPr>
            <w:fldSimple w:instr=" DOCPROPERTY  Version  \* MERGEFORMAT ">
              <w:r w:rsidR="00E560B7" w:rsidRPr="00CE5451">
                <w:rPr>
                  <w:b/>
                  <w:sz w:val="28"/>
                </w:rPr>
                <w:t>1</w:t>
              </w:r>
              <w:r w:rsidR="00530CE0" w:rsidRPr="00CE5451">
                <w:rPr>
                  <w:b/>
                  <w:sz w:val="28"/>
                </w:rPr>
                <w:t>9</w:t>
              </w:r>
              <w:r w:rsidR="00E560B7" w:rsidRPr="00CE5451">
                <w:rPr>
                  <w:b/>
                  <w:sz w:val="28"/>
                </w:rPr>
                <w:t>.</w:t>
              </w:r>
              <w:r w:rsidR="00530CE0" w:rsidRPr="00CE5451">
                <w:rPr>
                  <w:b/>
                  <w:sz w:val="28"/>
                </w:rPr>
                <w:t>0</w:t>
              </w:r>
              <w:r w:rsidR="00E560B7" w:rsidRPr="00CE5451">
                <w:rPr>
                  <w:b/>
                  <w:sz w:val="28"/>
                </w:rPr>
                <w:t>.</w:t>
              </w:r>
            </w:fldSimple>
            <w:r w:rsidR="00530CE0" w:rsidRPr="00CE5451">
              <w:rPr>
                <w:b/>
                <w:sz w:val="28"/>
              </w:rPr>
              <w:t>0</w:t>
            </w:r>
          </w:p>
        </w:tc>
        <w:tc>
          <w:tcPr>
            <w:tcW w:w="143" w:type="dxa"/>
            <w:tcBorders>
              <w:top w:val="nil"/>
              <w:left w:val="nil"/>
              <w:bottom w:val="nil"/>
              <w:right w:val="single" w:sz="4" w:space="0" w:color="auto"/>
            </w:tcBorders>
          </w:tcPr>
          <w:p w14:paraId="5298C187" w14:textId="77777777" w:rsidR="00E560B7" w:rsidRPr="00CE5451" w:rsidRDefault="00E560B7" w:rsidP="00074E50">
            <w:pPr>
              <w:pStyle w:val="CRCoverPage"/>
              <w:spacing w:after="0"/>
            </w:pPr>
          </w:p>
        </w:tc>
      </w:tr>
      <w:tr w:rsidR="00E560B7" w:rsidRPr="00CE5451"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Pr="00CE5451" w:rsidRDefault="00E560B7" w:rsidP="00074E50">
            <w:pPr>
              <w:pStyle w:val="CRCoverPage"/>
              <w:spacing w:after="0"/>
            </w:pPr>
          </w:p>
        </w:tc>
      </w:tr>
      <w:tr w:rsidR="00E560B7" w:rsidRPr="00CE5451"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Pr="00CE5451" w:rsidRDefault="00E560B7" w:rsidP="00074E50">
            <w:pPr>
              <w:pStyle w:val="CRCoverPage"/>
              <w:spacing w:after="0"/>
              <w:jc w:val="center"/>
              <w:rPr>
                <w:rFonts w:cs="Arial"/>
                <w:i/>
              </w:rPr>
            </w:pPr>
            <w:r w:rsidRPr="00CE5451">
              <w:rPr>
                <w:rFonts w:cs="Arial"/>
                <w:i/>
              </w:rPr>
              <w:t xml:space="preserve">For </w:t>
            </w:r>
            <w:hyperlink r:id="rId8" w:anchor="_blank" w:history="1">
              <w:r w:rsidRPr="00CE5451">
                <w:rPr>
                  <w:rStyle w:val="Hyperlink"/>
                  <w:rFonts w:cs="Arial"/>
                  <w:b/>
                  <w:i/>
                  <w:color w:val="FF0000"/>
                </w:rPr>
                <w:t>HE</w:t>
              </w:r>
              <w:bookmarkStart w:id="1" w:name="_Hlt497126619"/>
              <w:r w:rsidRPr="00CE5451">
                <w:rPr>
                  <w:rStyle w:val="Hyperlink"/>
                  <w:rFonts w:cs="Arial"/>
                  <w:b/>
                  <w:i/>
                  <w:color w:val="FF0000"/>
                </w:rPr>
                <w:t>L</w:t>
              </w:r>
              <w:bookmarkEnd w:id="1"/>
              <w:r w:rsidRPr="00CE5451">
                <w:rPr>
                  <w:rStyle w:val="Hyperlink"/>
                  <w:rFonts w:cs="Arial"/>
                  <w:b/>
                  <w:i/>
                  <w:color w:val="FF0000"/>
                </w:rPr>
                <w:t>P</w:t>
              </w:r>
            </w:hyperlink>
            <w:r w:rsidRPr="00CE5451">
              <w:rPr>
                <w:rFonts w:cs="Arial"/>
                <w:b/>
                <w:i/>
                <w:color w:val="FF0000"/>
              </w:rPr>
              <w:t xml:space="preserve"> </w:t>
            </w:r>
            <w:r w:rsidRPr="00CE5451">
              <w:rPr>
                <w:rFonts w:cs="Arial"/>
                <w:i/>
              </w:rPr>
              <w:t xml:space="preserve">on using this form: comprehensive instructions can be found at </w:t>
            </w:r>
            <w:r w:rsidRPr="00CE5451">
              <w:rPr>
                <w:rFonts w:cs="Arial"/>
                <w:i/>
              </w:rPr>
              <w:br/>
            </w:r>
            <w:hyperlink r:id="rId9" w:history="1">
              <w:r w:rsidRPr="00CE5451">
                <w:rPr>
                  <w:rStyle w:val="Hyperlink"/>
                  <w:rFonts w:cs="Arial"/>
                  <w:i/>
                </w:rPr>
                <w:t>http://www.3gpp.org/Change-Requests</w:t>
              </w:r>
            </w:hyperlink>
            <w:r w:rsidRPr="00CE5451">
              <w:rPr>
                <w:rFonts w:cs="Arial"/>
                <w:i/>
              </w:rPr>
              <w:t>.</w:t>
            </w:r>
          </w:p>
        </w:tc>
      </w:tr>
      <w:tr w:rsidR="00E560B7" w:rsidRPr="00CE5451" w14:paraId="694DB8EA" w14:textId="77777777" w:rsidTr="00074E50">
        <w:tc>
          <w:tcPr>
            <w:tcW w:w="9641" w:type="dxa"/>
            <w:gridSpan w:val="9"/>
          </w:tcPr>
          <w:p w14:paraId="1E597798" w14:textId="77777777" w:rsidR="00E560B7" w:rsidRPr="00CE5451" w:rsidRDefault="00E560B7" w:rsidP="00074E50">
            <w:pPr>
              <w:pStyle w:val="CRCoverPage"/>
              <w:spacing w:after="0"/>
              <w:rPr>
                <w:sz w:val="8"/>
                <w:szCs w:val="8"/>
              </w:rPr>
            </w:pPr>
          </w:p>
        </w:tc>
      </w:tr>
    </w:tbl>
    <w:p w14:paraId="65BBD9C6" w14:textId="77777777" w:rsidR="00E560B7" w:rsidRPr="00CE5451"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rsidRPr="00CE5451" w14:paraId="3528AB89" w14:textId="77777777" w:rsidTr="00074E50">
        <w:tc>
          <w:tcPr>
            <w:tcW w:w="2835" w:type="dxa"/>
            <w:hideMark/>
          </w:tcPr>
          <w:p w14:paraId="729E68ED" w14:textId="77777777" w:rsidR="00E560B7" w:rsidRPr="00CE5451" w:rsidRDefault="00E560B7" w:rsidP="00074E50">
            <w:pPr>
              <w:pStyle w:val="CRCoverPage"/>
              <w:tabs>
                <w:tab w:val="right" w:pos="2751"/>
              </w:tabs>
              <w:spacing w:after="0"/>
              <w:rPr>
                <w:b/>
                <w:i/>
              </w:rPr>
            </w:pPr>
            <w:r w:rsidRPr="00CE5451">
              <w:rPr>
                <w:b/>
                <w:i/>
              </w:rPr>
              <w:t>Proposed change affects:</w:t>
            </w:r>
          </w:p>
        </w:tc>
        <w:tc>
          <w:tcPr>
            <w:tcW w:w="1418" w:type="dxa"/>
            <w:hideMark/>
          </w:tcPr>
          <w:p w14:paraId="422C50CC" w14:textId="77777777" w:rsidR="00E560B7" w:rsidRPr="00CE5451" w:rsidRDefault="00E560B7" w:rsidP="00074E50">
            <w:pPr>
              <w:pStyle w:val="CRCoverPage"/>
              <w:spacing w:after="0"/>
              <w:jc w:val="right"/>
            </w:pPr>
            <w:r w:rsidRPr="00CE545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Pr="00CE5451" w:rsidRDefault="00E560B7" w:rsidP="00074E50">
            <w:pPr>
              <w:pStyle w:val="CRCoverPage"/>
              <w:spacing w:after="0"/>
              <w:jc w:val="center"/>
              <w:rPr>
                <w:b/>
                <w:caps/>
              </w:rPr>
            </w:pPr>
          </w:p>
        </w:tc>
        <w:tc>
          <w:tcPr>
            <w:tcW w:w="709" w:type="dxa"/>
            <w:tcBorders>
              <w:top w:val="nil"/>
              <w:left w:val="single" w:sz="4" w:space="0" w:color="auto"/>
              <w:bottom w:val="nil"/>
              <w:right w:val="nil"/>
            </w:tcBorders>
            <w:hideMark/>
          </w:tcPr>
          <w:p w14:paraId="45E7FFA4" w14:textId="77777777" w:rsidR="00E560B7" w:rsidRPr="00CE5451" w:rsidRDefault="00E560B7" w:rsidP="00074E50">
            <w:pPr>
              <w:pStyle w:val="CRCoverPage"/>
              <w:spacing w:after="0"/>
              <w:jc w:val="right"/>
              <w:rPr>
                <w:u w:val="single"/>
              </w:rPr>
            </w:pPr>
            <w:r w:rsidRPr="00CE545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Pr="00CE5451" w:rsidRDefault="00E560B7" w:rsidP="00074E50">
            <w:pPr>
              <w:pStyle w:val="CRCoverPage"/>
              <w:spacing w:after="0"/>
              <w:jc w:val="center"/>
              <w:rPr>
                <w:b/>
                <w:caps/>
              </w:rPr>
            </w:pPr>
            <w:r w:rsidRPr="00CE5451">
              <w:rPr>
                <w:b/>
                <w:caps/>
              </w:rPr>
              <w:t>X</w:t>
            </w:r>
          </w:p>
        </w:tc>
        <w:tc>
          <w:tcPr>
            <w:tcW w:w="2126" w:type="dxa"/>
            <w:hideMark/>
          </w:tcPr>
          <w:p w14:paraId="72505EE7" w14:textId="77777777" w:rsidR="00E560B7" w:rsidRPr="00CE5451" w:rsidRDefault="00E560B7" w:rsidP="00074E50">
            <w:pPr>
              <w:pStyle w:val="CRCoverPage"/>
              <w:spacing w:after="0"/>
              <w:jc w:val="right"/>
              <w:rPr>
                <w:u w:val="single"/>
              </w:rPr>
            </w:pPr>
            <w:r w:rsidRPr="00CE545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Pr="00CE5451" w:rsidRDefault="00E560B7" w:rsidP="00074E50">
            <w:pPr>
              <w:pStyle w:val="CRCoverPage"/>
              <w:spacing w:after="0"/>
              <w:jc w:val="center"/>
              <w:rPr>
                <w:b/>
                <w:caps/>
              </w:rPr>
            </w:pPr>
          </w:p>
        </w:tc>
        <w:tc>
          <w:tcPr>
            <w:tcW w:w="1418" w:type="dxa"/>
            <w:hideMark/>
          </w:tcPr>
          <w:p w14:paraId="41695804" w14:textId="77777777" w:rsidR="00E560B7" w:rsidRPr="00CE5451" w:rsidRDefault="00E560B7" w:rsidP="00074E50">
            <w:pPr>
              <w:pStyle w:val="CRCoverPage"/>
              <w:spacing w:after="0"/>
              <w:jc w:val="right"/>
            </w:pPr>
            <w:r w:rsidRPr="00CE545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29827806" w:rsidR="00E560B7" w:rsidRPr="00CE5451" w:rsidRDefault="00E560B7" w:rsidP="00074E50">
            <w:pPr>
              <w:pStyle w:val="CRCoverPage"/>
              <w:spacing w:after="0"/>
              <w:jc w:val="center"/>
              <w:rPr>
                <w:b/>
                <w:bCs/>
                <w:caps/>
              </w:rPr>
            </w:pPr>
          </w:p>
        </w:tc>
      </w:tr>
    </w:tbl>
    <w:p w14:paraId="744970CC" w14:textId="77777777" w:rsidR="00E560B7" w:rsidRPr="00CE5451"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rsidRPr="00CE5451" w14:paraId="0591A8B1" w14:textId="77777777" w:rsidTr="00074E50">
        <w:tc>
          <w:tcPr>
            <w:tcW w:w="9640" w:type="dxa"/>
            <w:gridSpan w:val="11"/>
          </w:tcPr>
          <w:p w14:paraId="40793922" w14:textId="77777777" w:rsidR="00E560B7" w:rsidRPr="00CE5451" w:rsidRDefault="00E560B7" w:rsidP="00074E50">
            <w:pPr>
              <w:pStyle w:val="CRCoverPage"/>
              <w:spacing w:after="0"/>
              <w:rPr>
                <w:sz w:val="8"/>
                <w:szCs w:val="8"/>
              </w:rPr>
            </w:pPr>
          </w:p>
        </w:tc>
      </w:tr>
      <w:tr w:rsidR="00E560B7" w:rsidRPr="00CE5451"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Pr="00CE5451" w:rsidRDefault="00E560B7" w:rsidP="00074E50">
            <w:pPr>
              <w:pStyle w:val="CRCoverPage"/>
              <w:tabs>
                <w:tab w:val="right" w:pos="1759"/>
              </w:tabs>
              <w:spacing w:after="0"/>
              <w:rPr>
                <w:b/>
                <w:i/>
              </w:rPr>
            </w:pPr>
            <w:r w:rsidRPr="00CE5451">
              <w:rPr>
                <w:b/>
                <w:i/>
              </w:rPr>
              <w:t>Title:</w:t>
            </w:r>
            <w:r w:rsidRPr="00CE5451">
              <w:rPr>
                <w:b/>
                <w:i/>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2E995911" w:rsidR="00E560B7" w:rsidRPr="00CE5451" w:rsidRDefault="00C322DA" w:rsidP="00074E50">
            <w:pPr>
              <w:pStyle w:val="CRCoverPage"/>
              <w:spacing w:after="0"/>
              <w:ind w:left="100"/>
            </w:pPr>
            <w:r w:rsidRPr="00C322DA">
              <w:t>Handling manual PLMN/access technology selection with RAT restriction</w:t>
            </w:r>
          </w:p>
        </w:tc>
      </w:tr>
      <w:tr w:rsidR="00E560B7" w:rsidRPr="00CE5451" w14:paraId="14F82F1F" w14:textId="77777777" w:rsidTr="00074E50">
        <w:tc>
          <w:tcPr>
            <w:tcW w:w="1843" w:type="dxa"/>
            <w:tcBorders>
              <w:top w:val="nil"/>
              <w:left w:val="single" w:sz="4" w:space="0" w:color="auto"/>
              <w:bottom w:val="nil"/>
              <w:right w:val="nil"/>
            </w:tcBorders>
          </w:tcPr>
          <w:p w14:paraId="61B35814" w14:textId="77777777" w:rsidR="00E560B7" w:rsidRPr="00CE5451" w:rsidRDefault="00E560B7" w:rsidP="00074E50">
            <w:pPr>
              <w:pStyle w:val="CRCoverPage"/>
              <w:spacing w:after="0"/>
              <w:rPr>
                <w:b/>
                <w:i/>
                <w:sz w:val="8"/>
                <w:szCs w:val="8"/>
              </w:rPr>
            </w:pPr>
          </w:p>
        </w:tc>
        <w:tc>
          <w:tcPr>
            <w:tcW w:w="7797" w:type="dxa"/>
            <w:gridSpan w:val="10"/>
            <w:tcBorders>
              <w:top w:val="nil"/>
              <w:left w:val="nil"/>
              <w:bottom w:val="nil"/>
              <w:right w:val="single" w:sz="4" w:space="0" w:color="auto"/>
            </w:tcBorders>
          </w:tcPr>
          <w:p w14:paraId="3846F37F" w14:textId="77777777" w:rsidR="00E560B7" w:rsidRPr="00CE5451" w:rsidRDefault="00E560B7" w:rsidP="00074E50">
            <w:pPr>
              <w:pStyle w:val="CRCoverPage"/>
              <w:spacing w:after="0"/>
              <w:rPr>
                <w:sz w:val="8"/>
                <w:szCs w:val="8"/>
              </w:rPr>
            </w:pPr>
          </w:p>
        </w:tc>
      </w:tr>
      <w:tr w:rsidR="00E560B7" w:rsidRPr="00CE5451" w14:paraId="2B89091D" w14:textId="77777777" w:rsidTr="00074E50">
        <w:tc>
          <w:tcPr>
            <w:tcW w:w="1843" w:type="dxa"/>
            <w:tcBorders>
              <w:top w:val="nil"/>
              <w:left w:val="single" w:sz="4" w:space="0" w:color="auto"/>
              <w:bottom w:val="nil"/>
              <w:right w:val="nil"/>
            </w:tcBorders>
            <w:hideMark/>
          </w:tcPr>
          <w:p w14:paraId="103485E4" w14:textId="77777777" w:rsidR="00E560B7" w:rsidRPr="00CE5451" w:rsidRDefault="00E560B7" w:rsidP="00074E50">
            <w:pPr>
              <w:pStyle w:val="CRCoverPage"/>
              <w:tabs>
                <w:tab w:val="right" w:pos="1759"/>
              </w:tabs>
              <w:spacing w:after="0"/>
              <w:rPr>
                <w:b/>
                <w:i/>
              </w:rPr>
            </w:pPr>
            <w:r w:rsidRPr="00CE5451">
              <w:rPr>
                <w:b/>
                <w:i/>
              </w:rPr>
              <w:t>Source to WG:</w:t>
            </w:r>
          </w:p>
        </w:tc>
        <w:tc>
          <w:tcPr>
            <w:tcW w:w="7797" w:type="dxa"/>
            <w:gridSpan w:val="10"/>
            <w:tcBorders>
              <w:top w:val="nil"/>
              <w:left w:val="nil"/>
              <w:bottom w:val="nil"/>
              <w:right w:val="single" w:sz="4" w:space="0" w:color="auto"/>
            </w:tcBorders>
            <w:shd w:val="pct30" w:color="FFFF00" w:fill="auto"/>
            <w:hideMark/>
          </w:tcPr>
          <w:p w14:paraId="4A013632" w14:textId="5A604384" w:rsidR="00E560B7" w:rsidRPr="00CE5451" w:rsidRDefault="006F6967" w:rsidP="00074E50">
            <w:pPr>
              <w:pStyle w:val="CRCoverPage"/>
              <w:spacing w:after="0"/>
              <w:ind w:left="100"/>
            </w:pPr>
            <w:r w:rsidRPr="00CE5451">
              <w:t>Nokia</w:t>
            </w:r>
          </w:p>
        </w:tc>
      </w:tr>
      <w:tr w:rsidR="00E560B7" w:rsidRPr="00CE5451" w14:paraId="47E1B553" w14:textId="77777777" w:rsidTr="00074E50">
        <w:tc>
          <w:tcPr>
            <w:tcW w:w="1843" w:type="dxa"/>
            <w:tcBorders>
              <w:top w:val="nil"/>
              <w:left w:val="single" w:sz="4" w:space="0" w:color="auto"/>
              <w:bottom w:val="nil"/>
              <w:right w:val="nil"/>
            </w:tcBorders>
            <w:hideMark/>
          </w:tcPr>
          <w:p w14:paraId="432F550F" w14:textId="77777777" w:rsidR="00E560B7" w:rsidRPr="00CE5451" w:rsidRDefault="00E560B7" w:rsidP="00074E50">
            <w:pPr>
              <w:pStyle w:val="CRCoverPage"/>
              <w:tabs>
                <w:tab w:val="right" w:pos="1759"/>
              </w:tabs>
              <w:spacing w:after="0"/>
              <w:rPr>
                <w:b/>
                <w:i/>
              </w:rPr>
            </w:pPr>
            <w:r w:rsidRPr="00CE5451">
              <w:rPr>
                <w:b/>
                <w:i/>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Pr="00CE5451" w:rsidRDefault="00E560B7" w:rsidP="00074E50">
            <w:pPr>
              <w:pStyle w:val="CRCoverPage"/>
              <w:spacing w:after="0"/>
              <w:ind w:left="100"/>
            </w:pPr>
            <w:r w:rsidRPr="00CE5451">
              <w:t>C1</w:t>
            </w:r>
          </w:p>
        </w:tc>
      </w:tr>
      <w:tr w:rsidR="00E560B7" w:rsidRPr="00CE5451" w14:paraId="684445BA" w14:textId="77777777" w:rsidTr="00074E50">
        <w:tc>
          <w:tcPr>
            <w:tcW w:w="1843" w:type="dxa"/>
            <w:tcBorders>
              <w:top w:val="nil"/>
              <w:left w:val="single" w:sz="4" w:space="0" w:color="auto"/>
              <w:bottom w:val="nil"/>
              <w:right w:val="nil"/>
            </w:tcBorders>
          </w:tcPr>
          <w:p w14:paraId="38F6139C" w14:textId="77777777" w:rsidR="00E560B7" w:rsidRPr="00CE5451" w:rsidRDefault="00E560B7" w:rsidP="00074E50">
            <w:pPr>
              <w:pStyle w:val="CRCoverPage"/>
              <w:spacing w:after="0"/>
              <w:rPr>
                <w:b/>
                <w:i/>
                <w:sz w:val="8"/>
                <w:szCs w:val="8"/>
              </w:rPr>
            </w:pPr>
          </w:p>
        </w:tc>
        <w:tc>
          <w:tcPr>
            <w:tcW w:w="7797" w:type="dxa"/>
            <w:gridSpan w:val="10"/>
            <w:tcBorders>
              <w:top w:val="nil"/>
              <w:left w:val="nil"/>
              <w:bottom w:val="nil"/>
              <w:right w:val="single" w:sz="4" w:space="0" w:color="auto"/>
            </w:tcBorders>
          </w:tcPr>
          <w:p w14:paraId="535B1512" w14:textId="77777777" w:rsidR="00E560B7" w:rsidRPr="00CE5451" w:rsidRDefault="00E560B7" w:rsidP="00074E50">
            <w:pPr>
              <w:pStyle w:val="CRCoverPage"/>
              <w:spacing w:after="0"/>
              <w:rPr>
                <w:sz w:val="8"/>
                <w:szCs w:val="8"/>
              </w:rPr>
            </w:pPr>
          </w:p>
        </w:tc>
      </w:tr>
      <w:tr w:rsidR="00E560B7" w:rsidRPr="00CE5451" w14:paraId="601738EA" w14:textId="77777777" w:rsidTr="00074E50">
        <w:tc>
          <w:tcPr>
            <w:tcW w:w="1843" w:type="dxa"/>
            <w:tcBorders>
              <w:top w:val="nil"/>
              <w:left w:val="single" w:sz="4" w:space="0" w:color="auto"/>
              <w:bottom w:val="nil"/>
              <w:right w:val="nil"/>
            </w:tcBorders>
            <w:hideMark/>
          </w:tcPr>
          <w:p w14:paraId="1E33E9E2" w14:textId="77777777" w:rsidR="00E560B7" w:rsidRPr="00CE5451" w:rsidRDefault="00E560B7" w:rsidP="00074E50">
            <w:pPr>
              <w:pStyle w:val="CRCoverPage"/>
              <w:tabs>
                <w:tab w:val="right" w:pos="1759"/>
              </w:tabs>
              <w:spacing w:after="0"/>
              <w:rPr>
                <w:b/>
                <w:i/>
              </w:rPr>
            </w:pPr>
            <w:r w:rsidRPr="00CE5451">
              <w:rPr>
                <w:b/>
                <w:i/>
              </w:rPr>
              <w:t>Work item code:</w:t>
            </w:r>
          </w:p>
        </w:tc>
        <w:tc>
          <w:tcPr>
            <w:tcW w:w="3686" w:type="dxa"/>
            <w:gridSpan w:val="5"/>
            <w:shd w:val="pct30" w:color="FFFF00" w:fill="auto"/>
            <w:hideMark/>
          </w:tcPr>
          <w:p w14:paraId="48A03980" w14:textId="4F8280C0" w:rsidR="00E560B7" w:rsidRPr="00CE5451" w:rsidRDefault="00AB42C5" w:rsidP="00074E50">
            <w:pPr>
              <w:pStyle w:val="CRCoverPage"/>
              <w:spacing w:after="0"/>
              <w:ind w:left="100"/>
            </w:pPr>
            <w:r w:rsidRPr="00CE5451">
              <w:t>ECRATU</w:t>
            </w:r>
          </w:p>
        </w:tc>
        <w:tc>
          <w:tcPr>
            <w:tcW w:w="567" w:type="dxa"/>
          </w:tcPr>
          <w:p w14:paraId="45CAB865" w14:textId="77777777" w:rsidR="00E560B7" w:rsidRPr="00CE5451" w:rsidRDefault="00E560B7" w:rsidP="00074E50">
            <w:pPr>
              <w:pStyle w:val="CRCoverPage"/>
              <w:spacing w:after="0"/>
              <w:ind w:right="100"/>
            </w:pPr>
          </w:p>
        </w:tc>
        <w:tc>
          <w:tcPr>
            <w:tcW w:w="1417" w:type="dxa"/>
            <w:gridSpan w:val="3"/>
            <w:hideMark/>
          </w:tcPr>
          <w:p w14:paraId="0D10CCD1" w14:textId="77777777" w:rsidR="00E560B7" w:rsidRPr="00CE5451" w:rsidRDefault="00E560B7" w:rsidP="00074E50">
            <w:pPr>
              <w:pStyle w:val="CRCoverPage"/>
              <w:spacing w:after="0"/>
              <w:jc w:val="right"/>
            </w:pPr>
            <w:r w:rsidRPr="00CE5451">
              <w:rPr>
                <w:b/>
                <w:i/>
              </w:rPr>
              <w:t>Date:</w:t>
            </w:r>
          </w:p>
        </w:tc>
        <w:tc>
          <w:tcPr>
            <w:tcW w:w="2127" w:type="dxa"/>
            <w:tcBorders>
              <w:top w:val="nil"/>
              <w:left w:val="nil"/>
              <w:bottom w:val="nil"/>
              <w:right w:val="single" w:sz="4" w:space="0" w:color="auto"/>
            </w:tcBorders>
            <w:shd w:val="pct30" w:color="FFFF00" w:fill="auto"/>
            <w:hideMark/>
          </w:tcPr>
          <w:p w14:paraId="588E2466" w14:textId="41707719" w:rsidR="00E560B7" w:rsidRPr="00CE5451" w:rsidRDefault="00E560B7" w:rsidP="00074E50">
            <w:pPr>
              <w:pStyle w:val="CRCoverPage"/>
              <w:spacing w:after="0"/>
              <w:ind w:left="100"/>
            </w:pPr>
            <w:r w:rsidRPr="00CE5451">
              <w:t>2024-</w:t>
            </w:r>
            <w:r w:rsidR="00CC5CB0" w:rsidRPr="00CE5451">
              <w:t>1</w:t>
            </w:r>
            <w:r w:rsidR="004F4789">
              <w:t>1</w:t>
            </w:r>
            <w:r w:rsidR="00A24D2A" w:rsidRPr="00CE5451">
              <w:t>-</w:t>
            </w:r>
            <w:r w:rsidR="004F4789">
              <w:t>11</w:t>
            </w:r>
          </w:p>
        </w:tc>
      </w:tr>
      <w:tr w:rsidR="00E560B7" w:rsidRPr="00CE5451" w14:paraId="552122AB" w14:textId="77777777" w:rsidTr="00074E50">
        <w:tc>
          <w:tcPr>
            <w:tcW w:w="1843" w:type="dxa"/>
            <w:tcBorders>
              <w:top w:val="nil"/>
              <w:left w:val="single" w:sz="4" w:space="0" w:color="auto"/>
              <w:bottom w:val="nil"/>
              <w:right w:val="nil"/>
            </w:tcBorders>
          </w:tcPr>
          <w:p w14:paraId="75EF5D5E" w14:textId="77777777" w:rsidR="00E560B7" w:rsidRPr="00CE5451" w:rsidRDefault="00E560B7" w:rsidP="00074E50">
            <w:pPr>
              <w:pStyle w:val="CRCoverPage"/>
              <w:spacing w:after="0"/>
              <w:rPr>
                <w:b/>
                <w:i/>
                <w:sz w:val="8"/>
                <w:szCs w:val="8"/>
              </w:rPr>
            </w:pPr>
          </w:p>
        </w:tc>
        <w:tc>
          <w:tcPr>
            <w:tcW w:w="1986" w:type="dxa"/>
            <w:gridSpan w:val="4"/>
          </w:tcPr>
          <w:p w14:paraId="7ADDE2B8" w14:textId="77777777" w:rsidR="00E560B7" w:rsidRPr="00CE5451" w:rsidRDefault="00E560B7" w:rsidP="00074E50">
            <w:pPr>
              <w:pStyle w:val="CRCoverPage"/>
              <w:spacing w:after="0"/>
              <w:rPr>
                <w:sz w:val="8"/>
                <w:szCs w:val="8"/>
              </w:rPr>
            </w:pPr>
          </w:p>
        </w:tc>
        <w:tc>
          <w:tcPr>
            <w:tcW w:w="2267" w:type="dxa"/>
            <w:gridSpan w:val="2"/>
          </w:tcPr>
          <w:p w14:paraId="2D4FAB8D" w14:textId="77777777" w:rsidR="00E560B7" w:rsidRPr="00CE5451" w:rsidRDefault="00E560B7" w:rsidP="00074E50">
            <w:pPr>
              <w:pStyle w:val="CRCoverPage"/>
              <w:spacing w:after="0"/>
              <w:rPr>
                <w:sz w:val="8"/>
                <w:szCs w:val="8"/>
              </w:rPr>
            </w:pPr>
          </w:p>
        </w:tc>
        <w:tc>
          <w:tcPr>
            <w:tcW w:w="1417" w:type="dxa"/>
            <w:gridSpan w:val="3"/>
          </w:tcPr>
          <w:p w14:paraId="6474F9B1" w14:textId="77777777" w:rsidR="00E560B7" w:rsidRPr="00CE5451" w:rsidRDefault="00E560B7" w:rsidP="00074E50">
            <w:pPr>
              <w:pStyle w:val="CRCoverPage"/>
              <w:spacing w:after="0"/>
              <w:rPr>
                <w:sz w:val="8"/>
                <w:szCs w:val="8"/>
              </w:rPr>
            </w:pPr>
          </w:p>
        </w:tc>
        <w:tc>
          <w:tcPr>
            <w:tcW w:w="2127" w:type="dxa"/>
            <w:tcBorders>
              <w:top w:val="nil"/>
              <w:left w:val="nil"/>
              <w:bottom w:val="nil"/>
              <w:right w:val="single" w:sz="4" w:space="0" w:color="auto"/>
            </w:tcBorders>
          </w:tcPr>
          <w:p w14:paraId="769BE15A" w14:textId="77777777" w:rsidR="00E560B7" w:rsidRPr="00CE5451" w:rsidRDefault="00E560B7" w:rsidP="00074E50">
            <w:pPr>
              <w:pStyle w:val="CRCoverPage"/>
              <w:spacing w:after="0"/>
              <w:rPr>
                <w:sz w:val="8"/>
                <w:szCs w:val="8"/>
              </w:rPr>
            </w:pPr>
          </w:p>
        </w:tc>
      </w:tr>
      <w:tr w:rsidR="00E560B7" w:rsidRPr="00CE5451" w14:paraId="14E022BC" w14:textId="77777777" w:rsidTr="00074E50">
        <w:trPr>
          <w:cantSplit/>
        </w:trPr>
        <w:tc>
          <w:tcPr>
            <w:tcW w:w="1843" w:type="dxa"/>
            <w:tcBorders>
              <w:top w:val="nil"/>
              <w:left w:val="single" w:sz="4" w:space="0" w:color="auto"/>
              <w:bottom w:val="nil"/>
              <w:right w:val="nil"/>
            </w:tcBorders>
            <w:hideMark/>
          </w:tcPr>
          <w:p w14:paraId="733BE664" w14:textId="2153AEBB" w:rsidR="00E560B7" w:rsidRPr="00CE5451" w:rsidRDefault="00E560B7" w:rsidP="00074E50">
            <w:pPr>
              <w:pStyle w:val="CRCoverPage"/>
              <w:tabs>
                <w:tab w:val="right" w:pos="1759"/>
              </w:tabs>
              <w:spacing w:after="0"/>
              <w:rPr>
                <w:b/>
                <w:i/>
              </w:rPr>
            </w:pPr>
            <w:r w:rsidRPr="00CE5451">
              <w:rPr>
                <w:b/>
                <w:i/>
              </w:rPr>
              <w:t>Category:</w:t>
            </w:r>
          </w:p>
        </w:tc>
        <w:tc>
          <w:tcPr>
            <w:tcW w:w="851" w:type="dxa"/>
            <w:shd w:val="pct30" w:color="FFFF00" w:fill="auto"/>
            <w:hideMark/>
          </w:tcPr>
          <w:p w14:paraId="5C027639" w14:textId="77777777" w:rsidR="00E560B7" w:rsidRPr="007D1F67" w:rsidRDefault="00E560B7" w:rsidP="00074E50">
            <w:pPr>
              <w:pStyle w:val="CRCoverPage"/>
              <w:spacing w:after="0"/>
              <w:ind w:left="100" w:right="-609"/>
              <w:rPr>
                <w:b/>
                <w:bCs/>
              </w:rPr>
            </w:pPr>
            <w:r w:rsidRPr="007D1F67">
              <w:rPr>
                <w:b/>
                <w:bCs/>
              </w:rPr>
              <w:t>B</w:t>
            </w:r>
          </w:p>
        </w:tc>
        <w:tc>
          <w:tcPr>
            <w:tcW w:w="3402" w:type="dxa"/>
            <w:gridSpan w:val="5"/>
          </w:tcPr>
          <w:p w14:paraId="657E5820" w14:textId="77777777" w:rsidR="00E560B7" w:rsidRPr="00CE5451" w:rsidRDefault="00E560B7" w:rsidP="00074E50">
            <w:pPr>
              <w:pStyle w:val="CRCoverPage"/>
              <w:spacing w:after="0"/>
            </w:pPr>
          </w:p>
        </w:tc>
        <w:tc>
          <w:tcPr>
            <w:tcW w:w="1417" w:type="dxa"/>
            <w:gridSpan w:val="3"/>
            <w:hideMark/>
          </w:tcPr>
          <w:p w14:paraId="3B07A149" w14:textId="226310D4" w:rsidR="00E560B7" w:rsidRPr="00CE5451" w:rsidRDefault="00E560B7" w:rsidP="00074E50">
            <w:pPr>
              <w:pStyle w:val="CRCoverPage"/>
              <w:spacing w:after="0"/>
              <w:jc w:val="right"/>
              <w:rPr>
                <w:b/>
                <w:i/>
              </w:rPr>
            </w:pPr>
            <w:r w:rsidRPr="00CE5451">
              <w:rPr>
                <w:b/>
                <w:i/>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Pr="00CE5451" w:rsidRDefault="00E560B7" w:rsidP="00074E50">
            <w:pPr>
              <w:pStyle w:val="CRCoverPage"/>
              <w:spacing w:after="0"/>
              <w:ind w:left="100"/>
            </w:pPr>
            <w:r w:rsidRPr="00CE5451">
              <w:t>Rel-1</w:t>
            </w:r>
            <w:r w:rsidR="00AB42C5" w:rsidRPr="00CE5451">
              <w:t>9</w:t>
            </w:r>
          </w:p>
        </w:tc>
      </w:tr>
      <w:tr w:rsidR="00E560B7" w:rsidRPr="00CE5451"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Pr="00CE5451" w:rsidRDefault="00E560B7" w:rsidP="00074E50">
            <w:pPr>
              <w:pStyle w:val="CRCoverPage"/>
              <w:spacing w:after="0"/>
              <w:rPr>
                <w:b/>
                <w:i/>
              </w:rPr>
            </w:pPr>
          </w:p>
        </w:tc>
        <w:tc>
          <w:tcPr>
            <w:tcW w:w="4677" w:type="dxa"/>
            <w:gridSpan w:val="8"/>
            <w:tcBorders>
              <w:top w:val="nil"/>
              <w:left w:val="nil"/>
              <w:bottom w:val="single" w:sz="4" w:space="0" w:color="auto"/>
              <w:right w:val="nil"/>
            </w:tcBorders>
            <w:hideMark/>
          </w:tcPr>
          <w:p w14:paraId="4651A5AB" w14:textId="4D896723" w:rsidR="00E560B7" w:rsidRPr="00CE5451" w:rsidRDefault="00E560B7" w:rsidP="00074E50">
            <w:pPr>
              <w:pStyle w:val="CRCoverPage"/>
              <w:spacing w:after="0"/>
              <w:ind w:left="383" w:hanging="383"/>
              <w:rPr>
                <w:i/>
                <w:sz w:val="18"/>
              </w:rPr>
            </w:pPr>
            <w:r w:rsidRPr="00CE5451">
              <w:rPr>
                <w:i/>
                <w:sz w:val="18"/>
              </w:rPr>
              <w:t xml:space="preserve">Use </w:t>
            </w:r>
            <w:r w:rsidRPr="00CE5451">
              <w:rPr>
                <w:i/>
                <w:sz w:val="18"/>
                <w:u w:val="single"/>
              </w:rPr>
              <w:t>one</w:t>
            </w:r>
            <w:r w:rsidRPr="00CE5451">
              <w:rPr>
                <w:i/>
                <w:sz w:val="18"/>
              </w:rPr>
              <w:t xml:space="preserve"> of the following categories:</w:t>
            </w:r>
            <w:r w:rsidRPr="00CE5451">
              <w:rPr>
                <w:b/>
                <w:i/>
                <w:sz w:val="18"/>
              </w:rPr>
              <w:br/>
            </w:r>
            <w:proofErr w:type="gramStart"/>
            <w:r w:rsidRPr="00CE5451">
              <w:rPr>
                <w:b/>
                <w:i/>
                <w:sz w:val="18"/>
              </w:rPr>
              <w:t>F</w:t>
            </w:r>
            <w:r w:rsidRPr="00CE5451">
              <w:rPr>
                <w:i/>
                <w:sz w:val="18"/>
              </w:rPr>
              <w:t xml:space="preserve">  (</w:t>
            </w:r>
            <w:proofErr w:type="gramEnd"/>
            <w:r w:rsidRPr="00CE5451">
              <w:rPr>
                <w:i/>
                <w:sz w:val="18"/>
              </w:rPr>
              <w:t>correction)</w:t>
            </w:r>
            <w:r w:rsidRPr="00CE5451">
              <w:rPr>
                <w:i/>
                <w:sz w:val="18"/>
              </w:rPr>
              <w:br/>
            </w:r>
            <w:r w:rsidRPr="00CE5451">
              <w:rPr>
                <w:b/>
                <w:i/>
                <w:sz w:val="18"/>
              </w:rPr>
              <w:t>A</w:t>
            </w:r>
            <w:r w:rsidRPr="00CE5451">
              <w:rPr>
                <w:i/>
                <w:sz w:val="18"/>
              </w:rPr>
              <w:t xml:space="preserve">  (mirror corresponding to a change in an earlier </w:t>
            </w:r>
            <w:r w:rsidRPr="00CE5451">
              <w:rPr>
                <w:i/>
                <w:sz w:val="18"/>
              </w:rPr>
              <w:tab/>
            </w:r>
            <w:r w:rsidRPr="00CE5451">
              <w:rPr>
                <w:i/>
                <w:sz w:val="18"/>
              </w:rPr>
              <w:tab/>
            </w:r>
            <w:r w:rsidRPr="00CE5451">
              <w:rPr>
                <w:i/>
                <w:sz w:val="18"/>
              </w:rPr>
              <w:tab/>
            </w:r>
            <w:r w:rsidRPr="00CE5451">
              <w:rPr>
                <w:i/>
                <w:sz w:val="18"/>
              </w:rPr>
              <w:tab/>
            </w:r>
            <w:r w:rsidRPr="00CE5451">
              <w:rPr>
                <w:i/>
                <w:sz w:val="18"/>
              </w:rPr>
              <w:tab/>
            </w:r>
            <w:r w:rsidRPr="00CE5451">
              <w:rPr>
                <w:i/>
                <w:sz w:val="18"/>
              </w:rPr>
              <w:tab/>
            </w:r>
            <w:r w:rsidRPr="00CE5451">
              <w:rPr>
                <w:i/>
                <w:sz w:val="18"/>
              </w:rPr>
              <w:tab/>
            </w:r>
            <w:r w:rsidRPr="00CE5451">
              <w:rPr>
                <w:i/>
                <w:sz w:val="18"/>
              </w:rPr>
              <w:tab/>
            </w:r>
            <w:r w:rsidRPr="00CE5451">
              <w:rPr>
                <w:i/>
                <w:sz w:val="18"/>
              </w:rPr>
              <w:tab/>
            </w:r>
            <w:r w:rsidRPr="00CE5451">
              <w:rPr>
                <w:i/>
                <w:sz w:val="18"/>
              </w:rPr>
              <w:tab/>
            </w:r>
            <w:r w:rsidRPr="00CE5451">
              <w:rPr>
                <w:i/>
                <w:sz w:val="18"/>
              </w:rPr>
              <w:tab/>
            </w:r>
            <w:r w:rsidRPr="00CE5451">
              <w:rPr>
                <w:i/>
                <w:sz w:val="18"/>
              </w:rPr>
              <w:tab/>
            </w:r>
            <w:r w:rsidRPr="00CE5451">
              <w:rPr>
                <w:i/>
                <w:sz w:val="18"/>
              </w:rPr>
              <w:tab/>
              <w:t>release)</w:t>
            </w:r>
            <w:r w:rsidRPr="00CE5451">
              <w:rPr>
                <w:i/>
                <w:sz w:val="18"/>
              </w:rPr>
              <w:br/>
            </w:r>
            <w:r w:rsidRPr="00CE5451">
              <w:rPr>
                <w:b/>
                <w:i/>
                <w:sz w:val="18"/>
              </w:rPr>
              <w:t>B</w:t>
            </w:r>
            <w:r w:rsidRPr="00CE5451">
              <w:rPr>
                <w:i/>
                <w:sz w:val="18"/>
              </w:rPr>
              <w:t xml:space="preserve">  (addition of feature), </w:t>
            </w:r>
            <w:r w:rsidRPr="00CE5451">
              <w:rPr>
                <w:i/>
                <w:sz w:val="18"/>
              </w:rPr>
              <w:br/>
            </w:r>
            <w:r w:rsidRPr="00CE5451">
              <w:rPr>
                <w:b/>
                <w:i/>
                <w:sz w:val="18"/>
              </w:rPr>
              <w:t>C</w:t>
            </w:r>
            <w:r w:rsidRPr="00CE5451">
              <w:rPr>
                <w:i/>
                <w:sz w:val="18"/>
              </w:rPr>
              <w:t xml:space="preserve">  (functional modification of feature)</w:t>
            </w:r>
            <w:r w:rsidRPr="00CE5451">
              <w:rPr>
                <w:i/>
                <w:sz w:val="18"/>
              </w:rPr>
              <w:br/>
            </w:r>
            <w:r w:rsidRPr="00CE5451">
              <w:rPr>
                <w:b/>
                <w:i/>
                <w:sz w:val="18"/>
              </w:rPr>
              <w:t>D</w:t>
            </w:r>
            <w:r w:rsidRPr="00CE5451">
              <w:rPr>
                <w:i/>
                <w:sz w:val="18"/>
              </w:rPr>
              <w:t xml:space="preserve">  (editorial modification)</w:t>
            </w:r>
          </w:p>
          <w:p w14:paraId="454D748D" w14:textId="77777777" w:rsidR="00E560B7" w:rsidRPr="00CE5451" w:rsidRDefault="00E560B7" w:rsidP="00074E50">
            <w:pPr>
              <w:pStyle w:val="CRCoverPage"/>
            </w:pPr>
            <w:r w:rsidRPr="00CE5451">
              <w:rPr>
                <w:sz w:val="18"/>
              </w:rPr>
              <w:t>Detailed explanations of the above categories can</w:t>
            </w:r>
            <w:r w:rsidRPr="00CE5451">
              <w:rPr>
                <w:sz w:val="18"/>
              </w:rPr>
              <w:br/>
              <w:t xml:space="preserve">be found in 3GPP </w:t>
            </w:r>
            <w:hyperlink r:id="rId10" w:history="1">
              <w:r w:rsidRPr="00CE5451">
                <w:rPr>
                  <w:rStyle w:val="Hyperlink"/>
                  <w:sz w:val="18"/>
                </w:rPr>
                <w:t>TR 21.900</w:t>
              </w:r>
            </w:hyperlink>
            <w:r w:rsidRPr="00CE5451">
              <w:rPr>
                <w:sz w:val="18"/>
              </w:rPr>
              <w:t>.</w:t>
            </w:r>
          </w:p>
        </w:tc>
        <w:tc>
          <w:tcPr>
            <w:tcW w:w="3120" w:type="dxa"/>
            <w:gridSpan w:val="2"/>
            <w:tcBorders>
              <w:top w:val="nil"/>
              <w:left w:val="nil"/>
              <w:bottom w:val="single" w:sz="4" w:space="0" w:color="auto"/>
              <w:right w:val="single" w:sz="4" w:space="0" w:color="auto"/>
            </w:tcBorders>
            <w:hideMark/>
          </w:tcPr>
          <w:p w14:paraId="477D207C" w14:textId="2B46868D" w:rsidR="00E560B7" w:rsidRPr="00CE5451" w:rsidRDefault="00E560B7" w:rsidP="00074E50">
            <w:pPr>
              <w:pStyle w:val="CRCoverPage"/>
              <w:tabs>
                <w:tab w:val="left" w:pos="950"/>
              </w:tabs>
              <w:spacing w:after="0"/>
              <w:ind w:left="241" w:hanging="241"/>
              <w:rPr>
                <w:i/>
                <w:sz w:val="18"/>
              </w:rPr>
            </w:pPr>
            <w:r w:rsidRPr="00CE5451">
              <w:rPr>
                <w:i/>
                <w:sz w:val="18"/>
              </w:rPr>
              <w:t xml:space="preserve">Use </w:t>
            </w:r>
            <w:r w:rsidRPr="00CE5451">
              <w:rPr>
                <w:i/>
                <w:sz w:val="18"/>
                <w:u w:val="single"/>
              </w:rPr>
              <w:t>one</w:t>
            </w:r>
            <w:r w:rsidRPr="00CE5451">
              <w:rPr>
                <w:i/>
                <w:sz w:val="18"/>
              </w:rPr>
              <w:t xml:space="preserve"> of the following releases:</w:t>
            </w:r>
            <w:r w:rsidRPr="00CE5451">
              <w:rPr>
                <w:i/>
                <w:sz w:val="18"/>
              </w:rPr>
              <w:br/>
              <w:t>Rel-8</w:t>
            </w:r>
            <w:r w:rsidRPr="00CE5451">
              <w:rPr>
                <w:i/>
                <w:sz w:val="18"/>
              </w:rPr>
              <w:tab/>
              <w:t>(Release 8)</w:t>
            </w:r>
            <w:r w:rsidRPr="00CE5451">
              <w:rPr>
                <w:i/>
                <w:sz w:val="18"/>
              </w:rPr>
              <w:br/>
              <w:t>Rel-9</w:t>
            </w:r>
            <w:r w:rsidRPr="00CE5451">
              <w:rPr>
                <w:i/>
                <w:sz w:val="18"/>
              </w:rPr>
              <w:tab/>
              <w:t>(Release 9)</w:t>
            </w:r>
            <w:r w:rsidRPr="00CE5451">
              <w:rPr>
                <w:i/>
                <w:sz w:val="18"/>
              </w:rPr>
              <w:br/>
              <w:t>Rel-10</w:t>
            </w:r>
            <w:r w:rsidRPr="00CE5451">
              <w:rPr>
                <w:i/>
                <w:sz w:val="18"/>
              </w:rPr>
              <w:tab/>
              <w:t>(Release 10)</w:t>
            </w:r>
            <w:r w:rsidRPr="00CE5451">
              <w:rPr>
                <w:i/>
                <w:sz w:val="18"/>
              </w:rPr>
              <w:br/>
              <w:t>Rel-11</w:t>
            </w:r>
            <w:r w:rsidRPr="00CE5451">
              <w:rPr>
                <w:i/>
                <w:sz w:val="18"/>
              </w:rPr>
              <w:tab/>
              <w:t>(Release 11)</w:t>
            </w:r>
            <w:r w:rsidRPr="00CE5451">
              <w:rPr>
                <w:i/>
                <w:sz w:val="18"/>
              </w:rPr>
              <w:br/>
              <w:t>…</w:t>
            </w:r>
            <w:r w:rsidRPr="00CE5451">
              <w:rPr>
                <w:i/>
                <w:sz w:val="18"/>
              </w:rPr>
              <w:br/>
              <w:t>Rel-16</w:t>
            </w:r>
            <w:r w:rsidRPr="00CE5451">
              <w:rPr>
                <w:i/>
                <w:sz w:val="18"/>
              </w:rPr>
              <w:tab/>
              <w:t>(Release 16)</w:t>
            </w:r>
            <w:r w:rsidRPr="00CE5451">
              <w:rPr>
                <w:i/>
                <w:sz w:val="18"/>
              </w:rPr>
              <w:br/>
              <w:t>Rel-17</w:t>
            </w:r>
            <w:r w:rsidRPr="00CE5451">
              <w:rPr>
                <w:i/>
                <w:sz w:val="18"/>
              </w:rPr>
              <w:tab/>
              <w:t>(Release 17)</w:t>
            </w:r>
            <w:r w:rsidRPr="00CE5451">
              <w:rPr>
                <w:i/>
                <w:sz w:val="18"/>
              </w:rPr>
              <w:br/>
              <w:t>Rel-18</w:t>
            </w:r>
            <w:r w:rsidRPr="00CE5451">
              <w:rPr>
                <w:i/>
                <w:sz w:val="18"/>
              </w:rPr>
              <w:tab/>
              <w:t>(Release 18)</w:t>
            </w:r>
            <w:r w:rsidRPr="00CE5451">
              <w:rPr>
                <w:i/>
                <w:sz w:val="18"/>
              </w:rPr>
              <w:br/>
              <w:t>Rel-19</w:t>
            </w:r>
            <w:r w:rsidRPr="00CE5451">
              <w:rPr>
                <w:i/>
                <w:sz w:val="18"/>
              </w:rPr>
              <w:tab/>
              <w:t>(Release 19)</w:t>
            </w:r>
          </w:p>
        </w:tc>
      </w:tr>
      <w:tr w:rsidR="00E560B7" w:rsidRPr="00CE5451" w14:paraId="3CEA16C6" w14:textId="77777777" w:rsidTr="00074E50">
        <w:tc>
          <w:tcPr>
            <w:tcW w:w="1843" w:type="dxa"/>
          </w:tcPr>
          <w:p w14:paraId="032A9C5D" w14:textId="77777777" w:rsidR="00E560B7" w:rsidRPr="00CE5451" w:rsidRDefault="00E560B7" w:rsidP="00074E50">
            <w:pPr>
              <w:pStyle w:val="CRCoverPage"/>
              <w:spacing w:after="0"/>
              <w:rPr>
                <w:b/>
                <w:i/>
                <w:sz w:val="8"/>
                <w:szCs w:val="8"/>
              </w:rPr>
            </w:pPr>
          </w:p>
        </w:tc>
        <w:tc>
          <w:tcPr>
            <w:tcW w:w="7797" w:type="dxa"/>
            <w:gridSpan w:val="10"/>
          </w:tcPr>
          <w:p w14:paraId="14BD4AC5" w14:textId="77777777" w:rsidR="00E560B7" w:rsidRPr="00CE5451" w:rsidRDefault="00E560B7" w:rsidP="00074E50">
            <w:pPr>
              <w:pStyle w:val="CRCoverPage"/>
              <w:spacing w:after="0"/>
              <w:rPr>
                <w:sz w:val="8"/>
                <w:szCs w:val="8"/>
              </w:rPr>
            </w:pPr>
          </w:p>
        </w:tc>
      </w:tr>
      <w:tr w:rsidR="00E560B7" w:rsidRPr="00CE5451"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4BA4AB16" w:rsidR="00E560B7" w:rsidRPr="00CE5451" w:rsidRDefault="00E560B7" w:rsidP="00074E50">
            <w:pPr>
              <w:pStyle w:val="CRCoverPage"/>
              <w:tabs>
                <w:tab w:val="right" w:pos="2184"/>
              </w:tabs>
              <w:spacing w:after="0"/>
              <w:rPr>
                <w:b/>
                <w:i/>
              </w:rPr>
            </w:pPr>
            <w:r w:rsidRPr="00CE5451">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058E8EE" w14:textId="67FF7420" w:rsidR="00511FDE" w:rsidRPr="00CE5451" w:rsidRDefault="00511FDE" w:rsidP="004E20BE">
            <w:pPr>
              <w:pStyle w:val="CRCoverPage"/>
              <w:spacing w:after="0"/>
            </w:pPr>
            <w:r w:rsidRPr="00CE5451">
              <w:t>Below RAT restriction handling procedures are already agreed:</w:t>
            </w:r>
          </w:p>
          <w:p w14:paraId="09E96A06" w14:textId="77777777" w:rsidR="00511FDE" w:rsidRPr="00CE5451" w:rsidRDefault="00511FDE" w:rsidP="004E20BE">
            <w:pPr>
              <w:pStyle w:val="CRCoverPage"/>
              <w:spacing w:after="0"/>
            </w:pPr>
          </w:p>
          <w:p w14:paraId="41739112" w14:textId="18699B4D" w:rsidR="0096275B" w:rsidRPr="00CE5451" w:rsidRDefault="00511FDE" w:rsidP="004E20BE">
            <w:pPr>
              <w:pStyle w:val="CRCoverPage"/>
              <w:spacing w:after="0"/>
            </w:pPr>
            <w:r w:rsidRPr="00CE5451">
              <w:t xml:space="preserve">From TS 24.501, </w:t>
            </w:r>
            <w:r w:rsidR="00C6144E" w:rsidRPr="00CE5451">
              <w:t>in REGISTRATION ACCEPT message:</w:t>
            </w:r>
          </w:p>
          <w:p w14:paraId="23B7AB63" w14:textId="77777777" w:rsidR="00C6144E" w:rsidRPr="00CE5451" w:rsidRDefault="00C6144E" w:rsidP="004E20BE">
            <w:pPr>
              <w:pStyle w:val="CRCoverPage"/>
              <w:spacing w:after="0"/>
            </w:pPr>
          </w:p>
          <w:p w14:paraId="390EEF8F" w14:textId="77777777" w:rsidR="00C6144E" w:rsidRPr="00CE5451" w:rsidRDefault="00C6144E" w:rsidP="0088639E">
            <w:pPr>
              <w:rPr>
                <w:i/>
                <w:iCs/>
              </w:rPr>
            </w:pPr>
            <w:r w:rsidRPr="00CE5451">
              <w:rPr>
                <w:i/>
                <w:iCs/>
              </w:rPr>
              <w:t xml:space="preserve">If the UE indicates support of the RAT utilization control in the REGISTRATION REQUEST message and the network decides to apply the RAT utilization control, the AMF </w:t>
            </w:r>
            <w:r w:rsidRPr="00CE5451">
              <w:rPr>
                <w:i/>
                <w:iCs/>
                <w:highlight w:val="green"/>
              </w:rPr>
              <w:t>shall include the RAT utilization control IE in the REGISTRATION ACCEPT</w:t>
            </w:r>
            <w:r w:rsidRPr="00CE5451">
              <w:rPr>
                <w:i/>
                <w:iCs/>
              </w:rPr>
              <w:t xml:space="preserve"> message. The AMF shall not indicate "NG-RAN is restricted" in the RAT utilization control IE.</w:t>
            </w:r>
          </w:p>
          <w:p w14:paraId="60C89B89" w14:textId="77777777" w:rsidR="0009619A" w:rsidRPr="00CE5451" w:rsidRDefault="0009619A" w:rsidP="0009619A">
            <w:pPr>
              <w:pStyle w:val="CRCoverPage"/>
              <w:spacing w:after="0"/>
            </w:pPr>
            <w:r w:rsidRPr="00CE5451">
              <w:t>From agreed CR C1-246015, In REGISTRATION REJECT message (when network restricts current RAT of UE):</w:t>
            </w:r>
          </w:p>
          <w:p w14:paraId="0B03C285" w14:textId="77777777" w:rsidR="0009619A" w:rsidRPr="00CE5451" w:rsidRDefault="0009619A" w:rsidP="0009619A">
            <w:pPr>
              <w:pStyle w:val="CRCoverPage"/>
              <w:spacing w:after="0"/>
            </w:pPr>
          </w:p>
          <w:p w14:paraId="2A4A2370" w14:textId="77777777" w:rsidR="0009619A" w:rsidRPr="00CE5451" w:rsidRDefault="0009619A" w:rsidP="0009619A">
            <w:pPr>
              <w:rPr>
                <w:i/>
                <w:iCs/>
              </w:rPr>
            </w:pPr>
            <w:r w:rsidRPr="00CE5451">
              <w:rPr>
                <w:i/>
                <w:iCs/>
              </w:rPr>
              <w:t xml:space="preserve">If the UE indicates support of the RAT utilization control in the REGISTRATION REQUEST message </w:t>
            </w:r>
            <w:r w:rsidRPr="00CE5451">
              <w:rPr>
                <w:i/>
                <w:iCs/>
                <w:lang w:eastAsia="zh-CN"/>
              </w:rPr>
              <w:t xml:space="preserve">over 3GPP access </w:t>
            </w:r>
            <w:r w:rsidRPr="00CE5451">
              <w:rPr>
                <w:i/>
                <w:iCs/>
              </w:rPr>
              <w:t xml:space="preserve">and the network decides to apply the RAT utilization control, the AMF </w:t>
            </w:r>
            <w:r w:rsidRPr="00CE5451">
              <w:rPr>
                <w:i/>
                <w:iCs/>
                <w:lang w:eastAsia="zh-CN"/>
              </w:rPr>
              <w:t xml:space="preserve">shall set the 5GMM cause value in the REGISTRATION REJECT message to #15 </w:t>
            </w:r>
            <w:r w:rsidRPr="00CE5451">
              <w:rPr>
                <w:i/>
                <w:iCs/>
                <w:highlight w:val="yellow"/>
                <w:lang w:eastAsia="zh-CN"/>
              </w:rPr>
              <w:t>"</w:t>
            </w:r>
            <w:r w:rsidRPr="00CE5451">
              <w:rPr>
                <w:i/>
                <w:iCs/>
                <w:highlight w:val="yellow"/>
              </w:rPr>
              <w:t>No suitable cells in tracking area</w:t>
            </w:r>
            <w:r w:rsidRPr="00CE5451">
              <w:rPr>
                <w:i/>
                <w:iCs/>
                <w:highlight w:val="yellow"/>
                <w:lang w:eastAsia="zh-CN"/>
              </w:rPr>
              <w:t>"</w:t>
            </w:r>
            <w:r w:rsidRPr="00CE5451">
              <w:rPr>
                <w:i/>
                <w:iCs/>
                <w:lang w:eastAsia="zh-CN"/>
              </w:rPr>
              <w:t xml:space="preserve"> and </w:t>
            </w:r>
            <w:r w:rsidRPr="00CE5451">
              <w:rPr>
                <w:i/>
                <w:iCs/>
                <w:highlight w:val="yellow"/>
              </w:rPr>
              <w:t>include the RAT utilization control IE</w:t>
            </w:r>
            <w:r w:rsidRPr="00CE5451">
              <w:rPr>
                <w:i/>
                <w:iCs/>
              </w:rPr>
              <w:t xml:space="preserve"> in the REGISTRATION </w:t>
            </w:r>
            <w:r w:rsidRPr="00CE5451">
              <w:rPr>
                <w:i/>
                <w:iCs/>
                <w:lang w:eastAsia="zh-CN"/>
              </w:rPr>
              <w:t>REJECT</w:t>
            </w:r>
            <w:r w:rsidRPr="00CE5451">
              <w:rPr>
                <w:i/>
                <w:iCs/>
              </w:rPr>
              <w:t xml:space="preserve"> message.</w:t>
            </w:r>
          </w:p>
          <w:p w14:paraId="793E3F39" w14:textId="77777777" w:rsidR="0009619A" w:rsidRPr="00CE5451" w:rsidRDefault="0009619A" w:rsidP="0009619A">
            <w:pPr>
              <w:pStyle w:val="CRCoverPage"/>
              <w:spacing w:after="0"/>
            </w:pPr>
            <w:r w:rsidRPr="00CE5451">
              <w:t>From agreed CR C1-246011, In DEREGISTRATION REQUEST message (when network restricts current connected RAT of UE):</w:t>
            </w:r>
          </w:p>
          <w:p w14:paraId="640C6F1B" w14:textId="77777777" w:rsidR="0009619A" w:rsidRPr="00CE5451" w:rsidRDefault="0009619A" w:rsidP="0009619A">
            <w:pPr>
              <w:pStyle w:val="CRCoverPage"/>
              <w:spacing w:after="0"/>
            </w:pPr>
          </w:p>
          <w:p w14:paraId="4C0F5352" w14:textId="77777777" w:rsidR="0009619A" w:rsidRPr="00CE5451" w:rsidRDefault="0009619A" w:rsidP="0009619A">
            <w:pPr>
              <w:pStyle w:val="CRCoverPage"/>
              <w:spacing w:after="0"/>
              <w:rPr>
                <w:rFonts w:ascii="Times New Roman" w:hAnsi="Times New Roman"/>
                <w:i/>
                <w:iCs/>
                <w:lang w:eastAsia="en-GB"/>
              </w:rPr>
            </w:pPr>
            <w:r w:rsidRPr="00CE5451">
              <w:rPr>
                <w:rFonts w:ascii="Times New Roman" w:hAnsi="Times New Roman"/>
                <w:i/>
                <w:iCs/>
                <w:lang w:eastAsia="en-GB"/>
              </w:rPr>
              <w:t xml:space="preserve">If the UE indicates support of the RAT utilization control and the network decides to apply the RAT utilization control, the AMF shall set the 5GMM cause value in the DEREGISTRATION REQUEST message to #15 </w:t>
            </w:r>
            <w:r w:rsidRPr="00CE5451">
              <w:rPr>
                <w:rFonts w:ascii="Times New Roman" w:hAnsi="Times New Roman"/>
                <w:i/>
                <w:iCs/>
                <w:highlight w:val="cyan"/>
                <w:lang w:eastAsia="en-GB"/>
              </w:rPr>
              <w:t>"No suitable cells in tracking area</w:t>
            </w:r>
            <w:r w:rsidRPr="00CE5451">
              <w:rPr>
                <w:rFonts w:ascii="Times New Roman" w:hAnsi="Times New Roman"/>
                <w:i/>
                <w:iCs/>
                <w:lang w:eastAsia="en-GB"/>
              </w:rPr>
              <w:t xml:space="preserve">" and include the </w:t>
            </w:r>
            <w:r w:rsidRPr="00CE5451">
              <w:rPr>
                <w:rFonts w:ascii="Times New Roman" w:hAnsi="Times New Roman"/>
                <w:i/>
                <w:iCs/>
                <w:highlight w:val="cyan"/>
                <w:lang w:eastAsia="en-GB"/>
              </w:rPr>
              <w:t>RAT utilization control IE in the DEREGISTRATION REQUEST</w:t>
            </w:r>
            <w:r w:rsidRPr="00CE5451">
              <w:rPr>
                <w:rFonts w:ascii="Times New Roman" w:hAnsi="Times New Roman"/>
                <w:i/>
                <w:iCs/>
                <w:lang w:eastAsia="en-GB"/>
              </w:rPr>
              <w:t xml:space="preserve"> message.</w:t>
            </w:r>
          </w:p>
          <w:p w14:paraId="3FBEA804" w14:textId="77777777" w:rsidR="0009619A" w:rsidRPr="00CE5451" w:rsidRDefault="0009619A" w:rsidP="004E20BE">
            <w:pPr>
              <w:pStyle w:val="CRCoverPage"/>
              <w:spacing w:after="0"/>
            </w:pPr>
          </w:p>
          <w:p w14:paraId="135C8E37" w14:textId="77777777" w:rsidR="0009619A" w:rsidRPr="00CE5451" w:rsidRDefault="0009619A" w:rsidP="004E20BE">
            <w:pPr>
              <w:pStyle w:val="CRCoverPage"/>
              <w:spacing w:after="0"/>
            </w:pPr>
          </w:p>
          <w:p w14:paraId="5D13B5E5" w14:textId="048585FC" w:rsidR="00DD5D91" w:rsidRPr="00CE5451" w:rsidRDefault="00DD5D91" w:rsidP="004E20BE">
            <w:pPr>
              <w:pStyle w:val="CRCoverPage"/>
              <w:spacing w:after="0"/>
            </w:pPr>
            <w:r w:rsidRPr="00CE5451">
              <w:t>When UE receives the RAT restriction information</w:t>
            </w:r>
            <w:r w:rsidR="009773FB" w:rsidRPr="00CE5451">
              <w:t xml:space="preserve"> (in any of the above cases)</w:t>
            </w:r>
            <w:r w:rsidRPr="00CE5451">
              <w:t xml:space="preserve">, it shall store the information in memory and use it to de-select the </w:t>
            </w:r>
            <w:r w:rsidRPr="00CE5451">
              <w:lastRenderedPageBreak/>
              <w:t xml:space="preserve">specific PLMN and restricted access technology combination from the PLMN selection list. </w:t>
            </w:r>
          </w:p>
          <w:p w14:paraId="5D615337" w14:textId="77777777" w:rsidR="00DD5D91" w:rsidRPr="00CE5451" w:rsidRDefault="00DD5D91" w:rsidP="004E20BE">
            <w:pPr>
              <w:pStyle w:val="CRCoverPage"/>
              <w:spacing w:after="0"/>
            </w:pPr>
          </w:p>
          <w:p w14:paraId="208957E7" w14:textId="77777777" w:rsidR="00511FDE" w:rsidRDefault="009773FB" w:rsidP="004E20BE">
            <w:pPr>
              <w:pStyle w:val="CRCoverPage"/>
              <w:spacing w:after="0"/>
            </w:pPr>
            <w:r w:rsidRPr="00CE5451">
              <w:t>According to these changes, TS 23.122 has been updated to handle UE automatic PLMN/access technology selection procedures in clause 3.1.</w:t>
            </w:r>
          </w:p>
          <w:p w14:paraId="01139F3E" w14:textId="77777777" w:rsidR="00CD45EE" w:rsidRPr="00CE5451" w:rsidRDefault="00CD45EE" w:rsidP="004E20BE">
            <w:pPr>
              <w:pStyle w:val="CRCoverPage"/>
              <w:spacing w:after="0"/>
            </w:pPr>
          </w:p>
          <w:p w14:paraId="14967424" w14:textId="77777777" w:rsidR="00541C08" w:rsidRDefault="009773FB" w:rsidP="004E20BE">
            <w:pPr>
              <w:pStyle w:val="CRCoverPage"/>
              <w:spacing w:after="0"/>
            </w:pPr>
            <w:r w:rsidRPr="00CE5451">
              <w:t>However, if UE is in manual PLMN selection mode and needs to handle the RAT utilization control set by the network, then current specification does not able to handle such scenario</w:t>
            </w:r>
            <w:r w:rsidR="00541C08">
              <w:t>:</w:t>
            </w:r>
          </w:p>
          <w:p w14:paraId="4DB3F00E" w14:textId="67873CA9" w:rsidR="00541C08" w:rsidRPr="00CE5451" w:rsidRDefault="00541C08" w:rsidP="00F36497">
            <w:pPr>
              <w:pStyle w:val="CRCoverPage"/>
              <w:numPr>
                <w:ilvl w:val="0"/>
                <w:numId w:val="26"/>
              </w:numPr>
              <w:spacing w:after="0"/>
            </w:pPr>
            <w:r>
              <w:t xml:space="preserve">For example, if network has restricted a specific RAT for the UE and </w:t>
            </w:r>
            <w:proofErr w:type="gramStart"/>
            <w:r>
              <w:t>after sometime</w:t>
            </w:r>
            <w:proofErr w:type="gramEnd"/>
            <w:r w:rsidR="00BA60A8">
              <w:t>,</w:t>
            </w:r>
            <w:r>
              <w:t xml:space="preserve"> network revokes the RAT restriction but could not update to the UE if UE went out of coverage</w:t>
            </w:r>
            <w:r w:rsidR="009F2D0B">
              <w:t xml:space="preserve"> or did not receive updated RAT utilization control information</w:t>
            </w:r>
            <w:r>
              <w:t>. Now, if UE again goes back to the RAT, it may want to select the RAT in manual selection and send registration request and network can accept the request (as it has already revoked the restriction on the RAT).</w:t>
            </w:r>
          </w:p>
        </w:tc>
      </w:tr>
      <w:tr w:rsidR="00E560B7" w:rsidRPr="00CE5451" w14:paraId="281260D9" w14:textId="77777777" w:rsidTr="00074E50">
        <w:tc>
          <w:tcPr>
            <w:tcW w:w="2694" w:type="dxa"/>
            <w:gridSpan w:val="2"/>
            <w:tcBorders>
              <w:top w:val="nil"/>
              <w:left w:val="single" w:sz="4" w:space="0" w:color="auto"/>
              <w:bottom w:val="nil"/>
              <w:right w:val="nil"/>
            </w:tcBorders>
          </w:tcPr>
          <w:p w14:paraId="13B3BC3F" w14:textId="77777777" w:rsidR="00E560B7" w:rsidRPr="00CE5451" w:rsidRDefault="00E560B7" w:rsidP="00074E50">
            <w:pPr>
              <w:pStyle w:val="CRCoverPage"/>
              <w:spacing w:after="0"/>
              <w:rPr>
                <w:b/>
                <w:i/>
                <w:sz w:val="8"/>
                <w:szCs w:val="8"/>
              </w:rPr>
            </w:pPr>
          </w:p>
        </w:tc>
        <w:tc>
          <w:tcPr>
            <w:tcW w:w="6946" w:type="dxa"/>
            <w:gridSpan w:val="9"/>
            <w:tcBorders>
              <w:top w:val="nil"/>
              <w:left w:val="nil"/>
              <w:bottom w:val="nil"/>
              <w:right w:val="single" w:sz="4" w:space="0" w:color="auto"/>
            </w:tcBorders>
          </w:tcPr>
          <w:p w14:paraId="71496771" w14:textId="77777777" w:rsidR="00E560B7" w:rsidRPr="00CE5451" w:rsidRDefault="00E560B7" w:rsidP="00074E50">
            <w:pPr>
              <w:pStyle w:val="CRCoverPage"/>
              <w:spacing w:after="0"/>
              <w:rPr>
                <w:sz w:val="8"/>
                <w:szCs w:val="8"/>
              </w:rPr>
            </w:pPr>
          </w:p>
        </w:tc>
      </w:tr>
      <w:tr w:rsidR="00E560B7" w:rsidRPr="00CE5451" w14:paraId="7520C29A" w14:textId="77777777" w:rsidTr="00074E50">
        <w:tc>
          <w:tcPr>
            <w:tcW w:w="2694" w:type="dxa"/>
            <w:gridSpan w:val="2"/>
            <w:tcBorders>
              <w:top w:val="nil"/>
              <w:left w:val="single" w:sz="4" w:space="0" w:color="auto"/>
              <w:bottom w:val="nil"/>
              <w:right w:val="nil"/>
            </w:tcBorders>
            <w:hideMark/>
          </w:tcPr>
          <w:p w14:paraId="641A35FA" w14:textId="074438FF" w:rsidR="00E560B7" w:rsidRPr="00CE5451" w:rsidRDefault="00E560B7" w:rsidP="00074E50">
            <w:pPr>
              <w:pStyle w:val="CRCoverPage"/>
              <w:tabs>
                <w:tab w:val="right" w:pos="2184"/>
              </w:tabs>
              <w:spacing w:after="0"/>
              <w:rPr>
                <w:b/>
                <w:i/>
              </w:rPr>
            </w:pPr>
            <w:r w:rsidRPr="00CE5451">
              <w:rPr>
                <w:b/>
                <w:i/>
              </w:rPr>
              <w:t>Summary of change:</w:t>
            </w:r>
          </w:p>
        </w:tc>
        <w:tc>
          <w:tcPr>
            <w:tcW w:w="6946" w:type="dxa"/>
            <w:gridSpan w:val="9"/>
            <w:tcBorders>
              <w:top w:val="nil"/>
              <w:left w:val="nil"/>
              <w:bottom w:val="nil"/>
              <w:right w:val="single" w:sz="4" w:space="0" w:color="auto"/>
            </w:tcBorders>
            <w:shd w:val="pct30" w:color="FFFF00" w:fill="auto"/>
          </w:tcPr>
          <w:p w14:paraId="3684CFC3" w14:textId="56CFF737" w:rsidR="005B7D76" w:rsidRDefault="00A078AB" w:rsidP="009773FB">
            <w:pPr>
              <w:pStyle w:val="CRCoverPage"/>
              <w:numPr>
                <w:ilvl w:val="0"/>
                <w:numId w:val="24"/>
              </w:numPr>
              <w:spacing w:after="0"/>
            </w:pPr>
            <w:r>
              <w:t>updated</w:t>
            </w:r>
            <w:r w:rsidR="004E20BE" w:rsidRPr="00CE5451">
              <w:t xml:space="preserve"> the </w:t>
            </w:r>
            <w:r w:rsidR="009773FB" w:rsidRPr="00CE5451">
              <w:t>manual PLMN selection procedure to handle RAT/access technology restriction by the network</w:t>
            </w:r>
          </w:p>
          <w:p w14:paraId="5C95AD28" w14:textId="19F079E9" w:rsidR="009D41BE" w:rsidRPr="00CE5451" w:rsidRDefault="009D41BE" w:rsidP="009773FB">
            <w:pPr>
              <w:pStyle w:val="CRCoverPage"/>
              <w:numPr>
                <w:ilvl w:val="0"/>
                <w:numId w:val="24"/>
              </w:numPr>
              <w:spacing w:after="0"/>
            </w:pPr>
            <w:r>
              <w:t>minor typo correction</w:t>
            </w:r>
            <w:r w:rsidR="0000546D">
              <w:t xml:space="preserve"> (“</w:t>
            </w:r>
            <w:proofErr w:type="spellStart"/>
            <w:r w:rsidR="0000546D">
              <w:t>can not</w:t>
            </w:r>
            <w:proofErr w:type="spellEnd"/>
            <w:r w:rsidR="0000546D">
              <w:t>” =&gt; cannot)</w:t>
            </w:r>
          </w:p>
        </w:tc>
      </w:tr>
      <w:tr w:rsidR="00E560B7" w:rsidRPr="00CE5451" w14:paraId="463FF918" w14:textId="77777777" w:rsidTr="00074E50">
        <w:tc>
          <w:tcPr>
            <w:tcW w:w="2694" w:type="dxa"/>
            <w:gridSpan w:val="2"/>
            <w:tcBorders>
              <w:top w:val="nil"/>
              <w:left w:val="single" w:sz="4" w:space="0" w:color="auto"/>
              <w:bottom w:val="nil"/>
              <w:right w:val="nil"/>
            </w:tcBorders>
          </w:tcPr>
          <w:p w14:paraId="04D67D71" w14:textId="77777777" w:rsidR="00E560B7" w:rsidRPr="00CE5451" w:rsidRDefault="00E560B7" w:rsidP="00074E50">
            <w:pPr>
              <w:pStyle w:val="CRCoverPage"/>
              <w:spacing w:after="0"/>
              <w:rPr>
                <w:b/>
                <w:i/>
                <w:sz w:val="8"/>
                <w:szCs w:val="8"/>
              </w:rPr>
            </w:pPr>
          </w:p>
        </w:tc>
        <w:tc>
          <w:tcPr>
            <w:tcW w:w="6946" w:type="dxa"/>
            <w:gridSpan w:val="9"/>
            <w:tcBorders>
              <w:top w:val="nil"/>
              <w:left w:val="nil"/>
              <w:bottom w:val="nil"/>
              <w:right w:val="single" w:sz="4" w:space="0" w:color="auto"/>
            </w:tcBorders>
          </w:tcPr>
          <w:p w14:paraId="33971651" w14:textId="77777777" w:rsidR="00E560B7" w:rsidRPr="00CE5451" w:rsidRDefault="00E560B7" w:rsidP="00074E50">
            <w:pPr>
              <w:pStyle w:val="CRCoverPage"/>
              <w:spacing w:after="0"/>
              <w:rPr>
                <w:sz w:val="8"/>
                <w:szCs w:val="8"/>
              </w:rPr>
            </w:pPr>
          </w:p>
        </w:tc>
      </w:tr>
      <w:tr w:rsidR="00E560B7" w:rsidRPr="00CE5451"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5F4B457C" w:rsidR="00E560B7" w:rsidRPr="00CE5451" w:rsidRDefault="00E560B7" w:rsidP="00074E50">
            <w:pPr>
              <w:pStyle w:val="CRCoverPage"/>
              <w:tabs>
                <w:tab w:val="right" w:pos="2184"/>
              </w:tabs>
              <w:spacing w:after="0"/>
              <w:rPr>
                <w:b/>
                <w:i/>
              </w:rPr>
            </w:pPr>
            <w:r w:rsidRPr="00CE5451">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4F55DA0A" w:rsidR="00E560B7" w:rsidRPr="00CE5451" w:rsidRDefault="009773FB" w:rsidP="008C197A">
            <w:pPr>
              <w:pStyle w:val="CRCoverPage"/>
              <w:spacing w:after="0"/>
              <w:ind w:left="100"/>
            </w:pPr>
            <w:r w:rsidRPr="00CE5451">
              <w:t>Manual PLMN selection with RAT restriction shall remain unhandled</w:t>
            </w:r>
          </w:p>
        </w:tc>
      </w:tr>
      <w:tr w:rsidR="00E560B7" w:rsidRPr="00CE5451" w14:paraId="4D340D68" w14:textId="77777777" w:rsidTr="00074E50">
        <w:tc>
          <w:tcPr>
            <w:tcW w:w="2694" w:type="dxa"/>
            <w:gridSpan w:val="2"/>
          </w:tcPr>
          <w:p w14:paraId="62F06783" w14:textId="77777777" w:rsidR="00E560B7" w:rsidRPr="00CE5451" w:rsidRDefault="00E560B7" w:rsidP="00074E50">
            <w:pPr>
              <w:pStyle w:val="CRCoverPage"/>
              <w:spacing w:after="0"/>
              <w:rPr>
                <w:b/>
                <w:i/>
                <w:sz w:val="8"/>
                <w:szCs w:val="8"/>
              </w:rPr>
            </w:pPr>
          </w:p>
        </w:tc>
        <w:tc>
          <w:tcPr>
            <w:tcW w:w="6946" w:type="dxa"/>
            <w:gridSpan w:val="9"/>
          </w:tcPr>
          <w:p w14:paraId="3BBFEEAC" w14:textId="77777777" w:rsidR="00E560B7" w:rsidRPr="00CE5451" w:rsidRDefault="00E560B7" w:rsidP="00074E50">
            <w:pPr>
              <w:pStyle w:val="CRCoverPage"/>
              <w:spacing w:after="0"/>
              <w:rPr>
                <w:sz w:val="8"/>
                <w:szCs w:val="8"/>
              </w:rPr>
            </w:pPr>
          </w:p>
        </w:tc>
      </w:tr>
      <w:tr w:rsidR="00E560B7" w:rsidRPr="00CE5451"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65B57E63" w:rsidR="00E560B7" w:rsidRPr="00CE5451" w:rsidRDefault="00E560B7" w:rsidP="00074E50">
            <w:pPr>
              <w:pStyle w:val="CRCoverPage"/>
              <w:tabs>
                <w:tab w:val="right" w:pos="2184"/>
              </w:tabs>
              <w:spacing w:after="0"/>
              <w:rPr>
                <w:b/>
                <w:i/>
              </w:rPr>
            </w:pPr>
            <w:r w:rsidRPr="00CE5451">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1888102A" w:rsidR="00E560B7" w:rsidRPr="00CE5451" w:rsidRDefault="00A2625C" w:rsidP="00074E50">
            <w:pPr>
              <w:pStyle w:val="CRCoverPage"/>
              <w:spacing w:after="0"/>
              <w:ind w:left="100"/>
            </w:pPr>
            <w:r w:rsidRPr="00CE5451">
              <w:t>3.1</w:t>
            </w:r>
            <w:r w:rsidR="003F5FF4" w:rsidRPr="00CE5451">
              <w:t>, 4.4.3.1.2</w:t>
            </w:r>
          </w:p>
        </w:tc>
      </w:tr>
      <w:tr w:rsidR="00E560B7" w:rsidRPr="00CE5451" w14:paraId="7CCCBDDC" w14:textId="77777777" w:rsidTr="00074E50">
        <w:tc>
          <w:tcPr>
            <w:tcW w:w="2694" w:type="dxa"/>
            <w:gridSpan w:val="2"/>
            <w:tcBorders>
              <w:top w:val="nil"/>
              <w:left w:val="single" w:sz="4" w:space="0" w:color="auto"/>
              <w:bottom w:val="nil"/>
              <w:right w:val="nil"/>
            </w:tcBorders>
          </w:tcPr>
          <w:p w14:paraId="43F1D0A0" w14:textId="77777777" w:rsidR="00E560B7" w:rsidRPr="00CE5451" w:rsidRDefault="00E560B7" w:rsidP="00074E50">
            <w:pPr>
              <w:pStyle w:val="CRCoverPage"/>
              <w:spacing w:after="0"/>
              <w:rPr>
                <w:b/>
                <w:i/>
                <w:sz w:val="8"/>
                <w:szCs w:val="8"/>
              </w:rPr>
            </w:pPr>
          </w:p>
        </w:tc>
        <w:tc>
          <w:tcPr>
            <w:tcW w:w="6946" w:type="dxa"/>
            <w:gridSpan w:val="9"/>
            <w:tcBorders>
              <w:top w:val="nil"/>
              <w:left w:val="nil"/>
              <w:bottom w:val="nil"/>
              <w:right w:val="single" w:sz="4" w:space="0" w:color="auto"/>
            </w:tcBorders>
          </w:tcPr>
          <w:p w14:paraId="2EDD59DA" w14:textId="77777777" w:rsidR="00E560B7" w:rsidRPr="00CE5451" w:rsidRDefault="00E560B7" w:rsidP="00074E50">
            <w:pPr>
              <w:pStyle w:val="CRCoverPage"/>
              <w:spacing w:after="0"/>
              <w:rPr>
                <w:sz w:val="8"/>
                <w:szCs w:val="8"/>
              </w:rPr>
            </w:pPr>
          </w:p>
        </w:tc>
      </w:tr>
      <w:tr w:rsidR="00E560B7" w:rsidRPr="00CE5451" w14:paraId="62FCEB91" w14:textId="77777777" w:rsidTr="00074E50">
        <w:tc>
          <w:tcPr>
            <w:tcW w:w="2694" w:type="dxa"/>
            <w:gridSpan w:val="2"/>
            <w:tcBorders>
              <w:top w:val="nil"/>
              <w:left w:val="single" w:sz="4" w:space="0" w:color="auto"/>
              <w:bottom w:val="nil"/>
              <w:right w:val="nil"/>
            </w:tcBorders>
          </w:tcPr>
          <w:p w14:paraId="559C8D91" w14:textId="77777777" w:rsidR="00E560B7" w:rsidRPr="00CE5451" w:rsidRDefault="00E560B7" w:rsidP="00074E50">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Pr="00CE5451" w:rsidRDefault="00E560B7" w:rsidP="00074E50">
            <w:pPr>
              <w:pStyle w:val="CRCoverPage"/>
              <w:spacing w:after="0"/>
              <w:jc w:val="center"/>
              <w:rPr>
                <w:b/>
                <w:caps/>
              </w:rPr>
            </w:pPr>
            <w:r w:rsidRPr="00CE5451">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Pr="00CE5451" w:rsidRDefault="00E560B7" w:rsidP="00074E50">
            <w:pPr>
              <w:pStyle w:val="CRCoverPage"/>
              <w:spacing w:after="0"/>
              <w:jc w:val="center"/>
              <w:rPr>
                <w:b/>
                <w:caps/>
              </w:rPr>
            </w:pPr>
            <w:r w:rsidRPr="00CE5451">
              <w:rPr>
                <w:b/>
                <w:caps/>
              </w:rPr>
              <w:t>N</w:t>
            </w:r>
          </w:p>
        </w:tc>
        <w:tc>
          <w:tcPr>
            <w:tcW w:w="2977" w:type="dxa"/>
            <w:gridSpan w:val="4"/>
          </w:tcPr>
          <w:p w14:paraId="2D3C703C" w14:textId="77777777" w:rsidR="00E560B7" w:rsidRPr="00CE5451" w:rsidRDefault="00E560B7" w:rsidP="00074E50">
            <w:pPr>
              <w:pStyle w:val="CRCoverPage"/>
              <w:tabs>
                <w:tab w:val="right" w:pos="2893"/>
              </w:tabs>
              <w:spacing w:after="0"/>
            </w:pPr>
          </w:p>
        </w:tc>
        <w:tc>
          <w:tcPr>
            <w:tcW w:w="3401" w:type="dxa"/>
            <w:gridSpan w:val="3"/>
            <w:tcBorders>
              <w:top w:val="nil"/>
              <w:left w:val="nil"/>
              <w:bottom w:val="nil"/>
              <w:right w:val="single" w:sz="4" w:space="0" w:color="auto"/>
            </w:tcBorders>
          </w:tcPr>
          <w:p w14:paraId="02AA86AA" w14:textId="77777777" w:rsidR="00E560B7" w:rsidRPr="00CE5451" w:rsidRDefault="00E560B7" w:rsidP="00074E50">
            <w:pPr>
              <w:pStyle w:val="CRCoverPage"/>
              <w:spacing w:after="0"/>
              <w:ind w:left="99"/>
            </w:pPr>
          </w:p>
        </w:tc>
      </w:tr>
      <w:tr w:rsidR="00E560B7" w:rsidRPr="00CE5451"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Pr="00CE5451" w:rsidRDefault="00E560B7" w:rsidP="00074E50">
            <w:pPr>
              <w:pStyle w:val="CRCoverPage"/>
              <w:tabs>
                <w:tab w:val="right" w:pos="2184"/>
              </w:tabs>
              <w:spacing w:after="0"/>
              <w:rPr>
                <w:b/>
                <w:i/>
              </w:rPr>
            </w:pPr>
            <w:r w:rsidRPr="00CE5451">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Pr="00CE5451" w:rsidRDefault="00E560B7" w:rsidP="00074E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Pr="00CE5451" w:rsidRDefault="00E560B7" w:rsidP="00074E50">
            <w:pPr>
              <w:pStyle w:val="CRCoverPage"/>
              <w:spacing w:after="0"/>
              <w:jc w:val="center"/>
              <w:rPr>
                <w:b/>
                <w:caps/>
              </w:rPr>
            </w:pPr>
            <w:r w:rsidRPr="00CE5451">
              <w:rPr>
                <w:b/>
                <w:caps/>
              </w:rPr>
              <w:t>X</w:t>
            </w:r>
          </w:p>
        </w:tc>
        <w:tc>
          <w:tcPr>
            <w:tcW w:w="2977" w:type="dxa"/>
            <w:gridSpan w:val="4"/>
            <w:hideMark/>
          </w:tcPr>
          <w:p w14:paraId="35E0D18F" w14:textId="77777777" w:rsidR="00E560B7" w:rsidRPr="00CE5451" w:rsidRDefault="00E560B7" w:rsidP="00074E50">
            <w:pPr>
              <w:pStyle w:val="CRCoverPage"/>
              <w:tabs>
                <w:tab w:val="right" w:pos="2893"/>
              </w:tabs>
              <w:spacing w:after="0"/>
            </w:pPr>
            <w:r w:rsidRPr="00CE5451">
              <w:t xml:space="preserve"> Other core specifications</w:t>
            </w:r>
            <w:r w:rsidRPr="00CE5451">
              <w:tab/>
            </w:r>
          </w:p>
        </w:tc>
        <w:tc>
          <w:tcPr>
            <w:tcW w:w="3401" w:type="dxa"/>
            <w:gridSpan w:val="3"/>
            <w:tcBorders>
              <w:top w:val="nil"/>
              <w:left w:val="nil"/>
              <w:bottom w:val="nil"/>
              <w:right w:val="single" w:sz="4" w:space="0" w:color="auto"/>
            </w:tcBorders>
            <w:shd w:val="pct30" w:color="FFFF00" w:fill="auto"/>
            <w:hideMark/>
          </w:tcPr>
          <w:p w14:paraId="0CD42369" w14:textId="7EBE7BB8" w:rsidR="00E560B7" w:rsidRPr="00CE5451" w:rsidRDefault="00E560B7" w:rsidP="00074E50">
            <w:pPr>
              <w:pStyle w:val="CRCoverPage"/>
              <w:spacing w:after="0"/>
              <w:ind w:left="99"/>
            </w:pPr>
            <w:r w:rsidRPr="00CE5451">
              <w:t xml:space="preserve">TS/TR ... CR ... </w:t>
            </w:r>
          </w:p>
        </w:tc>
      </w:tr>
      <w:tr w:rsidR="00E560B7" w:rsidRPr="00CE5451" w14:paraId="1C6E21D2" w14:textId="77777777" w:rsidTr="00074E50">
        <w:tc>
          <w:tcPr>
            <w:tcW w:w="2694" w:type="dxa"/>
            <w:gridSpan w:val="2"/>
            <w:tcBorders>
              <w:top w:val="nil"/>
              <w:left w:val="single" w:sz="4" w:space="0" w:color="auto"/>
              <w:bottom w:val="nil"/>
              <w:right w:val="nil"/>
            </w:tcBorders>
            <w:hideMark/>
          </w:tcPr>
          <w:p w14:paraId="78512AD7" w14:textId="6C9D474A" w:rsidR="00E560B7" w:rsidRPr="00CE5451" w:rsidRDefault="00E560B7" w:rsidP="00074E50">
            <w:pPr>
              <w:pStyle w:val="CRCoverPage"/>
              <w:spacing w:after="0"/>
              <w:rPr>
                <w:b/>
                <w:i/>
              </w:rPr>
            </w:pPr>
            <w:r w:rsidRPr="00CE5451">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Pr="00CE5451" w:rsidRDefault="00E560B7" w:rsidP="00074E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Pr="00CE5451" w:rsidRDefault="00E560B7" w:rsidP="00074E50">
            <w:pPr>
              <w:pStyle w:val="CRCoverPage"/>
              <w:spacing w:after="0"/>
              <w:jc w:val="center"/>
              <w:rPr>
                <w:b/>
                <w:caps/>
              </w:rPr>
            </w:pPr>
            <w:r w:rsidRPr="00CE5451">
              <w:rPr>
                <w:b/>
                <w:caps/>
              </w:rPr>
              <w:t>X</w:t>
            </w:r>
          </w:p>
        </w:tc>
        <w:tc>
          <w:tcPr>
            <w:tcW w:w="2977" w:type="dxa"/>
            <w:gridSpan w:val="4"/>
            <w:hideMark/>
          </w:tcPr>
          <w:p w14:paraId="233489B8" w14:textId="77777777" w:rsidR="00E560B7" w:rsidRPr="00CE5451" w:rsidRDefault="00E560B7" w:rsidP="00074E50">
            <w:pPr>
              <w:pStyle w:val="CRCoverPage"/>
              <w:spacing w:after="0"/>
            </w:pPr>
            <w:r w:rsidRPr="00CE5451">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Pr="00CE5451" w:rsidRDefault="00E560B7" w:rsidP="00074E50">
            <w:pPr>
              <w:pStyle w:val="CRCoverPage"/>
              <w:spacing w:after="0"/>
              <w:ind w:left="99"/>
            </w:pPr>
            <w:r w:rsidRPr="00CE5451">
              <w:t xml:space="preserve">TS/TR ... CR ... </w:t>
            </w:r>
          </w:p>
        </w:tc>
      </w:tr>
      <w:tr w:rsidR="00E560B7" w:rsidRPr="00CE5451"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Pr="00CE5451" w:rsidRDefault="00E560B7" w:rsidP="00074E50">
            <w:pPr>
              <w:pStyle w:val="CRCoverPage"/>
              <w:spacing w:after="0"/>
              <w:rPr>
                <w:b/>
                <w:i/>
              </w:rPr>
            </w:pPr>
            <w:r w:rsidRPr="00CE5451">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Pr="00CE5451" w:rsidRDefault="00E560B7" w:rsidP="00074E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Pr="00CE5451" w:rsidRDefault="00E560B7" w:rsidP="00074E50">
            <w:pPr>
              <w:pStyle w:val="CRCoverPage"/>
              <w:spacing w:after="0"/>
              <w:jc w:val="center"/>
              <w:rPr>
                <w:b/>
                <w:caps/>
              </w:rPr>
            </w:pPr>
            <w:r w:rsidRPr="00CE5451">
              <w:rPr>
                <w:b/>
                <w:caps/>
              </w:rPr>
              <w:t>X</w:t>
            </w:r>
          </w:p>
        </w:tc>
        <w:tc>
          <w:tcPr>
            <w:tcW w:w="2977" w:type="dxa"/>
            <w:gridSpan w:val="4"/>
            <w:hideMark/>
          </w:tcPr>
          <w:p w14:paraId="5E6D20F0" w14:textId="77777777" w:rsidR="00E560B7" w:rsidRPr="00CE5451" w:rsidRDefault="00E560B7" w:rsidP="00074E50">
            <w:pPr>
              <w:pStyle w:val="CRCoverPage"/>
              <w:spacing w:after="0"/>
            </w:pPr>
            <w:r w:rsidRPr="00CE5451">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Pr="00CE5451" w:rsidRDefault="00E560B7" w:rsidP="00074E50">
            <w:pPr>
              <w:pStyle w:val="CRCoverPage"/>
              <w:spacing w:after="0"/>
              <w:ind w:left="99"/>
            </w:pPr>
            <w:r w:rsidRPr="00CE5451">
              <w:t xml:space="preserve">TS/TR ... CR ... </w:t>
            </w:r>
          </w:p>
        </w:tc>
      </w:tr>
      <w:tr w:rsidR="00E560B7" w:rsidRPr="00CE5451" w14:paraId="21A50E29" w14:textId="77777777" w:rsidTr="00074E50">
        <w:tc>
          <w:tcPr>
            <w:tcW w:w="2694" w:type="dxa"/>
            <w:gridSpan w:val="2"/>
            <w:tcBorders>
              <w:top w:val="nil"/>
              <w:left w:val="single" w:sz="4" w:space="0" w:color="auto"/>
              <w:bottom w:val="nil"/>
              <w:right w:val="nil"/>
            </w:tcBorders>
          </w:tcPr>
          <w:p w14:paraId="12263E72" w14:textId="77777777" w:rsidR="00E560B7" w:rsidRPr="00CE5451" w:rsidRDefault="00E560B7" w:rsidP="00074E50">
            <w:pPr>
              <w:pStyle w:val="CRCoverPage"/>
              <w:spacing w:after="0"/>
              <w:rPr>
                <w:b/>
                <w:i/>
              </w:rPr>
            </w:pPr>
          </w:p>
        </w:tc>
        <w:tc>
          <w:tcPr>
            <w:tcW w:w="6946" w:type="dxa"/>
            <w:gridSpan w:val="9"/>
            <w:tcBorders>
              <w:top w:val="nil"/>
              <w:left w:val="nil"/>
              <w:bottom w:val="nil"/>
              <w:right w:val="single" w:sz="4" w:space="0" w:color="auto"/>
            </w:tcBorders>
          </w:tcPr>
          <w:p w14:paraId="603663F1" w14:textId="77777777" w:rsidR="00E560B7" w:rsidRPr="00CE5451" w:rsidRDefault="00E560B7" w:rsidP="00074E50">
            <w:pPr>
              <w:pStyle w:val="CRCoverPage"/>
              <w:spacing w:after="0"/>
            </w:pPr>
          </w:p>
        </w:tc>
      </w:tr>
      <w:tr w:rsidR="00E560B7" w:rsidRPr="00CE5451"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68C4CF0D" w:rsidR="00E560B7" w:rsidRPr="00CE5451" w:rsidRDefault="00E560B7" w:rsidP="00074E50">
            <w:pPr>
              <w:pStyle w:val="CRCoverPage"/>
              <w:tabs>
                <w:tab w:val="right" w:pos="2184"/>
              </w:tabs>
              <w:spacing w:after="0"/>
              <w:rPr>
                <w:b/>
                <w:i/>
              </w:rPr>
            </w:pPr>
            <w:r w:rsidRPr="00CE5451">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7B13D324" w:rsidR="00E560B7" w:rsidRPr="00CE5451" w:rsidRDefault="00E560B7" w:rsidP="007D3D14">
            <w:pPr>
              <w:pStyle w:val="CRCoverPage"/>
              <w:ind w:left="100"/>
            </w:pPr>
          </w:p>
        </w:tc>
      </w:tr>
      <w:tr w:rsidR="00E560B7" w:rsidRPr="00CE5451"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Pr="00CE5451" w:rsidRDefault="00E560B7" w:rsidP="00074E50">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Pr="00CE5451" w:rsidRDefault="00E560B7" w:rsidP="00074E50">
            <w:pPr>
              <w:pStyle w:val="CRCoverPage"/>
              <w:spacing w:after="0"/>
              <w:ind w:left="100"/>
              <w:rPr>
                <w:sz w:val="8"/>
                <w:szCs w:val="8"/>
              </w:rPr>
            </w:pPr>
          </w:p>
        </w:tc>
      </w:tr>
      <w:tr w:rsidR="00E560B7" w:rsidRPr="00CE5451"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25E41DCB" w:rsidR="00E560B7" w:rsidRPr="00CE5451" w:rsidRDefault="00E560B7" w:rsidP="00074E50">
            <w:pPr>
              <w:pStyle w:val="CRCoverPage"/>
              <w:tabs>
                <w:tab w:val="right" w:pos="2184"/>
              </w:tabs>
              <w:spacing w:after="0"/>
              <w:rPr>
                <w:b/>
                <w:i/>
              </w:rPr>
            </w:pPr>
            <w:r w:rsidRPr="00CE5451">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Pr="00CE5451" w:rsidRDefault="00E560B7" w:rsidP="00074E50">
            <w:pPr>
              <w:pStyle w:val="CRCoverPage"/>
              <w:spacing w:after="0"/>
              <w:ind w:left="100"/>
            </w:pPr>
          </w:p>
        </w:tc>
      </w:tr>
    </w:tbl>
    <w:p w14:paraId="7B020B82" w14:textId="77777777" w:rsidR="00E560B7" w:rsidRPr="00CE5451" w:rsidRDefault="00E560B7" w:rsidP="00E560B7">
      <w:pPr>
        <w:spacing w:after="0"/>
        <w:sectPr w:rsidR="00E560B7" w:rsidRPr="00CE545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253D5F5B" w14:textId="067E4C9B" w:rsidR="006327F1" w:rsidRPr="0053479D" w:rsidRDefault="006327F1" w:rsidP="006327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MON_1073911864"/>
      <w:bookmarkStart w:id="3" w:name="_MON_1014104006"/>
      <w:bookmarkStart w:id="4" w:name="_MON_1073910871"/>
      <w:bookmarkStart w:id="5" w:name="_MON_1073911865"/>
      <w:bookmarkStart w:id="6" w:name="_MON_1014104007"/>
      <w:bookmarkStart w:id="7" w:name="_MON_1073910872"/>
      <w:bookmarkStart w:id="8" w:name="_Toc171523395"/>
      <w:bookmarkStart w:id="9" w:name="_Toc20125182"/>
      <w:bookmarkStart w:id="10" w:name="_Toc27486379"/>
      <w:bookmarkStart w:id="11" w:name="_Toc36210432"/>
      <w:bookmarkStart w:id="12" w:name="_Toc45096291"/>
      <w:bookmarkStart w:id="13" w:name="_Toc45882324"/>
      <w:bookmarkStart w:id="14" w:name="_Toc51762120"/>
      <w:bookmarkStart w:id="15" w:name="_Toc83313306"/>
      <w:bookmarkStart w:id="16" w:name="_Toc146247728"/>
      <w:bookmarkEnd w:id="0"/>
      <w:bookmarkEnd w:id="2"/>
      <w:bookmarkEnd w:id="3"/>
      <w:bookmarkEnd w:id="4"/>
      <w:bookmarkEnd w:id="5"/>
      <w:bookmarkEnd w:id="6"/>
      <w:bookmarkEnd w:id="7"/>
      <w:r w:rsidRPr="0053479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081BBA82" w14:textId="77777777" w:rsidR="0012162A" w:rsidRPr="00CE5451" w:rsidRDefault="0012162A" w:rsidP="0012162A">
      <w:pPr>
        <w:pStyle w:val="Heading2"/>
      </w:pPr>
      <w:r w:rsidRPr="00CE5451">
        <w:t>3.1</w:t>
      </w:r>
      <w:r w:rsidRPr="00CE5451">
        <w:tab/>
        <w:t>PLMN selection and roaming</w:t>
      </w:r>
    </w:p>
    <w:p w14:paraId="2ACEC593" w14:textId="77777777" w:rsidR="0012162A" w:rsidRPr="00CE5451" w:rsidRDefault="0012162A" w:rsidP="0012162A">
      <w:pPr>
        <w:keepNext/>
        <w:keepLines/>
      </w:pPr>
      <w:r w:rsidRPr="00CE5451">
        <w:t>The MS normally operates on its home PLMN (HPLMN) or equivalent home PLMN (EHPLMN). However, a visited PLMN (VPLMN) may be selected, e.g., if the MS loses coverage. There are two modes for PLMN selection:</w:t>
      </w:r>
    </w:p>
    <w:p w14:paraId="597E62A8" w14:textId="77777777" w:rsidR="0012162A" w:rsidRPr="00CE5451" w:rsidRDefault="0012162A" w:rsidP="0012162A">
      <w:pPr>
        <w:pStyle w:val="B1"/>
        <w:keepNext/>
        <w:keepLines/>
      </w:pPr>
      <w:proofErr w:type="spellStart"/>
      <w:r w:rsidRPr="00CE5451">
        <w:t>i</w:t>
      </w:r>
      <w:proofErr w:type="spellEnd"/>
      <w:r w:rsidRPr="00CE5451">
        <w:t>)</w:t>
      </w:r>
      <w:r w:rsidRPr="00CE5451">
        <w:tab/>
        <w:t xml:space="preserve">Automatic mode </w:t>
      </w:r>
      <w:r w:rsidRPr="00CE5451">
        <w:noBreakHyphen/>
        <w:t xml:space="preserve"> This mode utilizes a list of PLMN/access technology combinations in priority order. The highest priority PLMN/access technology combination which is available and allowable is selected.</w:t>
      </w:r>
    </w:p>
    <w:p w14:paraId="609BA118" w14:textId="77777777" w:rsidR="0012162A" w:rsidRPr="00CE5451" w:rsidRDefault="0012162A" w:rsidP="0012162A">
      <w:pPr>
        <w:pStyle w:val="B1"/>
      </w:pPr>
      <w:r w:rsidRPr="00CE5451">
        <w:t>ii)</w:t>
      </w:r>
      <w:r w:rsidRPr="00CE5451">
        <w:tab/>
        <w:t xml:space="preserve">Manual mode </w:t>
      </w:r>
      <w:r w:rsidRPr="00CE5451">
        <w:noBreakHyphen/>
        <w:t xml:space="preserve"> Here the MS indicates to the user which PLMNs are available. Only when the user makes a manual selection does the MS try to obtain normal service on the VPLMN.</w:t>
      </w:r>
    </w:p>
    <w:p w14:paraId="4D7FFC4C" w14:textId="77777777" w:rsidR="0012162A" w:rsidRPr="00CE5451" w:rsidRDefault="0012162A" w:rsidP="0012162A">
      <w:r w:rsidRPr="00CE5451">
        <w:t>To prevent repeated attempts to have roaming service on a not allowed area (i.e. LA or TA), when the MS is informed that an area is forbidden, the LA or TA is added to a list of "forbidden location areas for roaming" or "forbidden tracking areas for roaming" respectively which is stored in the MS. These lists, if existing, are deleted when the MS is switched off or when the SIM is removed, and periodically (with period in the range 12 to 24 hours). LA area restrictions are always valid for complete location areas independent of possible subdivision into GPRS routing areas. The structure of the routing area identifier (see 3GPP TS 23.003 [22A]) supports area restriction on LA basis.</w:t>
      </w:r>
    </w:p>
    <w:p w14:paraId="41FEBCA3" w14:textId="77777777" w:rsidR="0012162A" w:rsidRPr="00CE5451" w:rsidRDefault="0012162A" w:rsidP="0012162A">
      <w:r w:rsidRPr="00CE5451">
        <w:t>To prevent repeated attempts to obtain service on a PLMN through satellite NG-RAN or satellite E-UTRAN access technology, when the MS receives an integrity protected reject message with cause value #78 "</w:t>
      </w:r>
      <w:r w:rsidRPr="00CE5451">
        <w:rPr>
          <w:lang w:eastAsia="zh-CN"/>
        </w:rPr>
        <w:t>PLMN</w:t>
      </w:r>
      <w:r w:rsidRPr="00CE5451">
        <w:t>s</w:t>
      </w:r>
      <w:r w:rsidRPr="00CE5451">
        <w:rPr>
          <w:lang w:eastAsia="zh-CN"/>
        </w:rPr>
        <w:t xml:space="preserve"> not allowed to operate at the present UE location</w:t>
      </w:r>
      <w:r w:rsidRPr="00CE5451">
        <w:t>"</w:t>
      </w:r>
      <w:r w:rsidRPr="00CE5451">
        <w:rPr>
          <w:lang w:eastAsia="ko-KR"/>
        </w:rPr>
        <w:t xml:space="preserve"> </w:t>
      </w:r>
      <w:r w:rsidRPr="00CE5451">
        <w:t>from a satellite NG-RAN cell or a satellite E-UTRAN cell, the MS maintains a list of "</w:t>
      </w:r>
      <w:r w:rsidRPr="00CE5451">
        <w:rPr>
          <w:lang w:eastAsia="zh-CN"/>
        </w:rPr>
        <w:t>PLMN</w:t>
      </w:r>
      <w:r w:rsidRPr="00CE5451">
        <w:t>s</w:t>
      </w:r>
      <w:r w:rsidRPr="00CE5451">
        <w:rPr>
          <w:lang w:eastAsia="zh-CN"/>
        </w:rPr>
        <w:t xml:space="preserve"> not allowed to operate at the present UE location</w:t>
      </w:r>
      <w:r w:rsidRPr="00CE5451">
        <w:t>" in which it stores the PLMN ID of the rejecting PLMN, the current geographical location, if known by the MS. A timer is started when the PLMN ID of the rejecting PLMN is added to the list of "</w:t>
      </w:r>
      <w:r w:rsidRPr="00CE5451">
        <w:rPr>
          <w:lang w:eastAsia="zh-CN"/>
        </w:rPr>
        <w:t>PLMN</w:t>
      </w:r>
      <w:r w:rsidRPr="00CE5451">
        <w:t>s</w:t>
      </w:r>
      <w:r w:rsidRPr="00CE5451">
        <w:rPr>
          <w:lang w:eastAsia="zh-CN"/>
        </w:rPr>
        <w:t xml:space="preserve"> not allowed to operate at the present UE location</w:t>
      </w:r>
      <w:r w:rsidRPr="00CE5451">
        <w:t>". If the geographical location exists, a MS implementation specific distance value needs to be stored.</w:t>
      </w:r>
      <w:r w:rsidRPr="00CE5451">
        <w:rPr>
          <w:lang w:eastAsia="ja-JP"/>
        </w:rPr>
        <w:t xml:space="preserve"> An entry in the list is deleted if the timer associated to the entry expires or the </w:t>
      </w:r>
      <w:r w:rsidRPr="00CE5451">
        <w:rPr>
          <w:lang w:eastAsia="ko-KR"/>
        </w:rPr>
        <w:t xml:space="preserve">MS successfully registers to the PLMN stored in the entry. An entry in the list may be deleted </w:t>
      </w:r>
      <w:r w:rsidRPr="00CE5451">
        <w:t xml:space="preserve">if the current UE location is known, a </w:t>
      </w:r>
      <w:r w:rsidRPr="00CE5451">
        <w:rPr>
          <w:lang w:eastAsia="ko-KR"/>
        </w:rPr>
        <w:t>geographical location is stored for the</w:t>
      </w:r>
      <w:r w:rsidRPr="00CE5451">
        <w:t xml:space="preserve"> entry of this PLMN, and</w:t>
      </w:r>
      <w:r w:rsidRPr="00CE5451">
        <w:rPr>
          <w:lang w:eastAsia="ko-KR"/>
        </w:rPr>
        <w:t xml:space="preserve"> the distance to the current UE location is larger than a UE implementation specific value. F</w:t>
      </w:r>
      <w:r w:rsidRPr="00CE5451">
        <w:rPr>
          <w:lang w:eastAsia="ja-JP"/>
        </w:rPr>
        <w:t xml:space="preserve">or details see </w:t>
      </w:r>
      <w:r w:rsidRPr="00CE5451">
        <w:t>3GPP TS 24.501 [</w:t>
      </w:r>
      <w:r w:rsidRPr="00CE5451">
        <w:rPr>
          <w:snapToGrid w:val="0"/>
        </w:rPr>
        <w:t>64</w:t>
      </w:r>
      <w:r w:rsidRPr="00CE5451">
        <w:t>] and 3GPP TS 24.301 [</w:t>
      </w:r>
      <w:r w:rsidRPr="00CE5451">
        <w:rPr>
          <w:snapToGrid w:val="0"/>
        </w:rPr>
        <w:t>23A</w:t>
      </w:r>
      <w:r w:rsidRPr="00CE5451">
        <w:t>].</w:t>
      </w:r>
    </w:p>
    <w:p w14:paraId="64978890" w14:textId="77777777" w:rsidR="0012162A" w:rsidRPr="00CE5451" w:rsidRDefault="0012162A" w:rsidP="0012162A">
      <w:pPr>
        <w:pStyle w:val="NO"/>
        <w:snapToGrid w:val="0"/>
        <w:rPr>
          <w:lang w:eastAsia="zh-CN"/>
        </w:rPr>
      </w:pPr>
      <w:r w:rsidRPr="00CE5451">
        <w:t>NOTE 1:</w:t>
      </w:r>
      <w:r w:rsidRPr="00CE5451">
        <w:tab/>
        <w:t>The list of "PLMNs not allowed to operate at the present UE location" is provided to</w:t>
      </w:r>
      <w:r w:rsidRPr="00CE5451">
        <w:rPr>
          <w:lang w:eastAsia="zh-CN"/>
        </w:rPr>
        <w:t xml:space="preserve"> the AS, see </w:t>
      </w:r>
      <w:r w:rsidRPr="00CE5451">
        <w:t>3GPP TS </w:t>
      </w:r>
      <w:r w:rsidRPr="00CE5451">
        <w:rPr>
          <w:lang w:eastAsia="zh-CN"/>
        </w:rPr>
        <w:t>38</w:t>
      </w:r>
      <w:r w:rsidRPr="00CE5451">
        <w:t>.</w:t>
      </w:r>
      <w:r w:rsidRPr="00CE5451">
        <w:rPr>
          <w:lang w:eastAsia="zh-CN"/>
        </w:rPr>
        <w:t>304</w:t>
      </w:r>
      <w:r w:rsidRPr="00CE5451">
        <w:t> [</w:t>
      </w:r>
      <w:r w:rsidRPr="00CE5451">
        <w:rPr>
          <w:snapToGrid w:val="0"/>
        </w:rPr>
        <w:t>6</w:t>
      </w:r>
      <w:r w:rsidRPr="00CE5451">
        <w:rPr>
          <w:snapToGrid w:val="0"/>
          <w:lang w:eastAsia="zh-CN"/>
        </w:rPr>
        <w:t>1</w:t>
      </w:r>
      <w:r w:rsidRPr="00CE5451">
        <w:t>]</w:t>
      </w:r>
      <w:r w:rsidRPr="00CE5451">
        <w:rPr>
          <w:lang w:eastAsia="zh-CN"/>
        </w:rPr>
        <w:t>.</w:t>
      </w:r>
    </w:p>
    <w:p w14:paraId="245EE3DE" w14:textId="77777777" w:rsidR="0012162A" w:rsidRPr="00CE5451" w:rsidRDefault="0012162A" w:rsidP="0012162A">
      <w:r w:rsidRPr="00CE5451">
        <w:rPr>
          <w:lang w:eastAsia="ko-KR"/>
        </w:rPr>
        <w:t xml:space="preserve">In automatic PLMN selection mode, if the MS detects a PLMN in </w:t>
      </w:r>
      <w:r w:rsidRPr="00CE5451">
        <w:t>satellite NG-RAN access technology which is part of the list of "</w:t>
      </w:r>
      <w:r w:rsidRPr="00CE5451">
        <w:rPr>
          <w:lang w:eastAsia="zh-CN"/>
        </w:rPr>
        <w:t>PLMN</w:t>
      </w:r>
      <w:r w:rsidRPr="00CE5451">
        <w:t>s</w:t>
      </w:r>
      <w:r w:rsidRPr="00CE5451">
        <w:rPr>
          <w:lang w:eastAsia="zh-CN"/>
        </w:rPr>
        <w:t xml:space="preserve"> not allowed to operate at the present UE location</w:t>
      </w:r>
      <w:r w:rsidRPr="00CE5451">
        <w:t>"</w:t>
      </w:r>
      <w:r w:rsidRPr="00CE5451">
        <w:rPr>
          <w:lang w:eastAsia="ko-KR"/>
        </w:rPr>
        <w:t xml:space="preserve"> the MS shall consider the PLMN as PLMN selection candidate for satellite NG-RAN access technology only if</w:t>
      </w:r>
      <w:r w:rsidRPr="00CE5451">
        <w:t xml:space="preserve"> the current MS location is known, a </w:t>
      </w:r>
      <w:r w:rsidRPr="00CE5451">
        <w:rPr>
          <w:lang w:eastAsia="ko-KR"/>
        </w:rPr>
        <w:t>geographical location is stored for the</w:t>
      </w:r>
      <w:r w:rsidRPr="00CE5451">
        <w:t xml:space="preserve"> entry of this PLMN, and</w:t>
      </w:r>
      <w:r w:rsidRPr="00CE5451">
        <w:rPr>
          <w:lang w:eastAsia="ko-KR"/>
        </w:rPr>
        <w:t xml:space="preserve"> the distance to the current MS location is larger than a MS implementation specific value.</w:t>
      </w:r>
    </w:p>
    <w:p w14:paraId="6758702C" w14:textId="77777777" w:rsidR="0012162A" w:rsidRPr="00CE5451" w:rsidRDefault="0012162A" w:rsidP="0012162A">
      <w:r w:rsidRPr="00CE5451">
        <w:rPr>
          <w:lang w:eastAsia="ko-KR"/>
        </w:rPr>
        <w:t>This does not prevent selection of such a PLMN if it is available in another RAT.</w:t>
      </w:r>
    </w:p>
    <w:p w14:paraId="46D42E7C" w14:textId="77777777" w:rsidR="0012162A" w:rsidRPr="00CE5451" w:rsidRDefault="0012162A" w:rsidP="0012162A">
      <w:r w:rsidRPr="00CE5451">
        <w:t>A timer is started when the PLMN ID of the rejecting PLMN is added to the list of "</w:t>
      </w:r>
      <w:r w:rsidRPr="00CE5451">
        <w:rPr>
          <w:lang w:eastAsia="zh-CN"/>
        </w:rPr>
        <w:t>PLMN</w:t>
      </w:r>
      <w:r w:rsidRPr="00CE5451">
        <w:t>s</w:t>
      </w:r>
      <w:r w:rsidRPr="00CE5451">
        <w:rPr>
          <w:lang w:eastAsia="zh-CN"/>
        </w:rPr>
        <w:t xml:space="preserve"> not allowed to operate at the present UE location</w:t>
      </w:r>
      <w:r w:rsidRPr="00CE5451">
        <w:t>".</w:t>
      </w:r>
    </w:p>
    <w:p w14:paraId="55083778" w14:textId="77777777" w:rsidR="0012162A" w:rsidRPr="00CE5451" w:rsidRDefault="0012162A" w:rsidP="0012162A">
      <w:r w:rsidRPr="00CE5451">
        <w:rPr>
          <w:lang w:eastAsia="ko-KR"/>
        </w:rPr>
        <w:t xml:space="preserve">In automatic PLMN selection mode, if the MS detects a PLMN in </w:t>
      </w:r>
      <w:r w:rsidRPr="00CE5451">
        <w:t>satellite E-UTRAN access technology which is part of the list of "</w:t>
      </w:r>
      <w:r w:rsidRPr="00CE5451">
        <w:rPr>
          <w:lang w:eastAsia="zh-CN"/>
        </w:rPr>
        <w:t>PLMN</w:t>
      </w:r>
      <w:r w:rsidRPr="00CE5451">
        <w:t>s</w:t>
      </w:r>
      <w:r w:rsidRPr="00CE5451">
        <w:rPr>
          <w:lang w:eastAsia="zh-CN"/>
        </w:rPr>
        <w:t xml:space="preserve"> not allowed to operate at the present UE location</w:t>
      </w:r>
      <w:r w:rsidRPr="00CE5451">
        <w:t>"</w:t>
      </w:r>
      <w:r w:rsidRPr="00CE5451">
        <w:rPr>
          <w:lang w:eastAsia="ko-KR"/>
        </w:rPr>
        <w:t xml:space="preserve"> the MS shall consider the PLMN as PLMN selection candidate for satellite E-UTRAN access technology only if</w:t>
      </w:r>
      <w:r w:rsidRPr="00CE5451">
        <w:t xml:space="preserve"> the current MS location is known, a </w:t>
      </w:r>
      <w:r w:rsidRPr="00CE5451">
        <w:rPr>
          <w:lang w:eastAsia="ko-KR"/>
        </w:rPr>
        <w:t>geographical location is stored for the</w:t>
      </w:r>
      <w:r w:rsidRPr="00CE5451">
        <w:t xml:space="preserve"> entry of this PLMN, and</w:t>
      </w:r>
      <w:r w:rsidRPr="00CE5451">
        <w:rPr>
          <w:lang w:eastAsia="ko-KR"/>
        </w:rPr>
        <w:t xml:space="preserve"> the distance to the current UE location is larger than a UE implementation specific value</w:t>
      </w:r>
      <w:r w:rsidRPr="00CE5451">
        <w:t>.</w:t>
      </w:r>
    </w:p>
    <w:p w14:paraId="3744CA11" w14:textId="77777777" w:rsidR="0012162A" w:rsidRPr="00CE5451" w:rsidRDefault="0012162A" w:rsidP="0012162A">
      <w:r w:rsidRPr="00CE5451">
        <w:rPr>
          <w:lang w:eastAsia="ko-KR"/>
        </w:rPr>
        <w:t>This does not prevent selection of such a PLMN if it is available in another RAT.</w:t>
      </w:r>
    </w:p>
    <w:p w14:paraId="6508AEFD" w14:textId="77777777" w:rsidR="0012162A" w:rsidRPr="00CE5451" w:rsidRDefault="0012162A" w:rsidP="0012162A">
      <w:r w:rsidRPr="00CE5451">
        <w:t>If a message with cause value #15 (see 3GPP TS 24.008 [23], 3GPP TS 24.301 [23A] and 3GPP TS 24.501 [64]) is received by an MS, then the MS shall take the following actions depending on the mode in which the message was received:</w:t>
      </w:r>
    </w:p>
    <w:p w14:paraId="192DFE53" w14:textId="77777777" w:rsidR="0012162A" w:rsidRPr="00CE5451" w:rsidRDefault="0012162A" w:rsidP="0012162A">
      <w:pPr>
        <w:pStyle w:val="B1"/>
      </w:pPr>
      <w:r w:rsidRPr="00CE5451">
        <w:t xml:space="preserve">A/Gb mode or </w:t>
      </w:r>
      <w:proofErr w:type="spellStart"/>
      <w:r w:rsidRPr="00CE5451">
        <w:t>Iu</w:t>
      </w:r>
      <w:proofErr w:type="spellEnd"/>
      <w:r w:rsidRPr="00CE5451">
        <w:t xml:space="preserve"> mode:</w:t>
      </w:r>
    </w:p>
    <w:p w14:paraId="14826489" w14:textId="77777777" w:rsidR="0012162A" w:rsidRPr="00CE5451" w:rsidRDefault="0012162A" w:rsidP="0012162A">
      <w:pPr>
        <w:pStyle w:val="B1"/>
      </w:pPr>
      <w:r w:rsidRPr="00CE5451">
        <w:tab/>
        <w:t>The location area is added to the list of "forbidden location areas for roaming" which is stored in the MS. The MS shall then search for a suitable cell in the same PLMN but belonging to an LA or TA which is not in the "forbidden location areas for roaming" or "forbidden tracking areas for roaming" list respectively.</w:t>
      </w:r>
    </w:p>
    <w:p w14:paraId="69579FF4" w14:textId="77777777" w:rsidR="0012162A" w:rsidRPr="00CE5451" w:rsidRDefault="0012162A" w:rsidP="0012162A">
      <w:pPr>
        <w:pStyle w:val="B1"/>
      </w:pPr>
      <w:r w:rsidRPr="00CE5451">
        <w:lastRenderedPageBreak/>
        <w:t>S1-mode:</w:t>
      </w:r>
    </w:p>
    <w:p w14:paraId="61A038B8" w14:textId="77777777" w:rsidR="0012162A" w:rsidRPr="00CE5451" w:rsidRDefault="0012162A" w:rsidP="0012162A">
      <w:pPr>
        <w:pStyle w:val="B1"/>
      </w:pPr>
      <w:r w:rsidRPr="00CE5451">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5AACC5F5" w14:textId="77777777" w:rsidR="0012162A" w:rsidRPr="00CE5451" w:rsidRDefault="0012162A" w:rsidP="0012162A">
      <w:pPr>
        <w:pStyle w:val="B1"/>
      </w:pPr>
      <w:r w:rsidRPr="00CE5451">
        <w:t>N1-mode:</w:t>
      </w:r>
    </w:p>
    <w:p w14:paraId="31331D0C" w14:textId="77777777" w:rsidR="0012162A" w:rsidRPr="00CE5451" w:rsidRDefault="0012162A" w:rsidP="0012162A">
      <w:pPr>
        <w:pStyle w:val="B1"/>
      </w:pPr>
      <w:r w:rsidRPr="00CE5451">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10EE356C" w14:textId="77777777" w:rsidR="0012162A" w:rsidRPr="00CE5451" w:rsidRDefault="0012162A" w:rsidP="0012162A">
      <w:r w:rsidRPr="00CE5451">
        <w:t>In manual or automatic mode, a VPLMN is added to a list of "forbidden PLMNs" in the SIM if a message with cause value "PLMN not allowed" or "Requested service option not authorized</w:t>
      </w:r>
      <w:r w:rsidRPr="00CE5451">
        <w:rPr>
          <w:lang w:eastAsia="zh-CN"/>
        </w:rPr>
        <w:t xml:space="preserve"> in this PLMN</w:t>
      </w:r>
      <w:r w:rsidRPr="00CE5451">
        <w:t xml:space="preserve">" </w:t>
      </w:r>
      <w:r w:rsidRPr="00CE5451">
        <w:rPr>
          <w:lang w:eastAsia="zh-CN"/>
        </w:rPr>
        <w:t>or "</w:t>
      </w:r>
      <w:r w:rsidRPr="00CE5451">
        <w:t>Serving network not authorized</w:t>
      </w:r>
      <w:r w:rsidRPr="00CE5451">
        <w:rPr>
          <w:lang w:eastAsia="zh-CN"/>
        </w:rPr>
        <w:t xml:space="preserve">" or </w:t>
      </w:r>
      <w:r w:rsidRPr="00CE5451">
        <w:t>"IAB-node operation not authorized"</w:t>
      </w:r>
      <w:r w:rsidRPr="00CE5451">
        <w:rPr>
          <w:lang w:eastAsia="zh-CN"/>
        </w:rPr>
        <w:t xml:space="preserve"> </w:t>
      </w:r>
      <w:r w:rsidRPr="00CE5451">
        <w:t>is received by an MS in response to an LR request from that VPLMN and:</w:t>
      </w:r>
    </w:p>
    <w:p w14:paraId="1D841E78" w14:textId="77777777" w:rsidR="0012162A" w:rsidRPr="00CE5451" w:rsidRDefault="0012162A" w:rsidP="0012162A">
      <w:pPr>
        <w:pStyle w:val="B1"/>
      </w:pPr>
      <w:r w:rsidRPr="00CE5451">
        <w:t>-</w:t>
      </w:r>
      <w:r w:rsidRPr="00CE5451">
        <w:tab/>
        <w:t>the MS is configured to use timer T3245 as defined in 3GPP TS 24.008 [23], 3GPP TS 24.301 [23A]</w:t>
      </w:r>
      <w:r w:rsidRPr="00CE5451">
        <w:rPr>
          <w:lang w:eastAsia="zh-CN"/>
        </w:rPr>
        <w:t xml:space="preserve">, </w:t>
      </w:r>
      <w:r w:rsidRPr="00CE5451">
        <w:t>and 3GPP TS 24.501 [64</w:t>
      </w:r>
      <w:proofErr w:type="gramStart"/>
      <w:r w:rsidRPr="00CE5451">
        <w:t>];</w:t>
      </w:r>
      <w:proofErr w:type="gramEnd"/>
    </w:p>
    <w:p w14:paraId="709197D7" w14:textId="77777777" w:rsidR="0012162A" w:rsidRPr="00CE5451" w:rsidRDefault="0012162A" w:rsidP="0012162A">
      <w:pPr>
        <w:pStyle w:val="B1"/>
      </w:pPr>
      <w:r w:rsidRPr="00CE5451">
        <w:t>-</w:t>
      </w:r>
      <w:r w:rsidRPr="00CE5451">
        <w:tab/>
        <w:t xml:space="preserve">the MS is not configured to use timer </w:t>
      </w:r>
      <w:proofErr w:type="gramStart"/>
      <w:r w:rsidRPr="00CE5451">
        <w:t>T3245</w:t>
      </w:r>
      <w:proofErr w:type="gramEnd"/>
      <w:r w:rsidRPr="00CE5451">
        <w:t xml:space="preserve"> and the message is integrity-protected;</w:t>
      </w:r>
    </w:p>
    <w:p w14:paraId="1C7B006E" w14:textId="77777777" w:rsidR="0012162A" w:rsidRPr="00CE5451" w:rsidRDefault="0012162A" w:rsidP="0012162A">
      <w:pPr>
        <w:pStyle w:val="B1"/>
      </w:pPr>
      <w:r w:rsidRPr="00CE5451">
        <w:t>-</w:t>
      </w:r>
      <w:r w:rsidRPr="00CE5451">
        <w:tab/>
        <w:t>the MS is not configured to use timer T3245, the message is not integrity-</w:t>
      </w:r>
      <w:proofErr w:type="gramStart"/>
      <w:r w:rsidRPr="00CE5451">
        <w:t>protected</w:t>
      </w:r>
      <w:proofErr w:type="gramEnd"/>
      <w:r w:rsidRPr="00CE5451">
        <w:t xml:space="preserve"> and the MS does not maintain a list of PLMN-specific attempt counters; or</w:t>
      </w:r>
    </w:p>
    <w:p w14:paraId="35CC3009" w14:textId="77777777" w:rsidR="0012162A" w:rsidRPr="00CE5451" w:rsidRDefault="0012162A" w:rsidP="0012162A">
      <w:pPr>
        <w:pStyle w:val="B1"/>
      </w:pPr>
      <w:r w:rsidRPr="00CE5451">
        <w:t>-</w:t>
      </w:r>
      <w:r w:rsidRPr="00CE5451">
        <w:tab/>
        <w:t>the MS is not configured to use timer T3245, the message is not integrity-protected, the MS maintains a list of PLMN-specific attempt counters and the value of the PLMN-specific attempt counter for that VPLMN is equal to the MS implementation specific maximum value as defined in 3GPP TS 24.008 [23]</w:t>
      </w:r>
      <w:r w:rsidRPr="00CE5451">
        <w:rPr>
          <w:lang w:eastAsia="zh-CN"/>
        </w:rPr>
        <w:t>,</w:t>
      </w:r>
      <w:r w:rsidRPr="00CE5451">
        <w:t xml:space="preserve"> 3GPP TS 24.301 [23A]</w:t>
      </w:r>
      <w:r w:rsidRPr="00CE5451">
        <w:rPr>
          <w:lang w:eastAsia="zh-CN"/>
        </w:rPr>
        <w:t xml:space="preserve"> and </w:t>
      </w:r>
      <w:r w:rsidRPr="00CE5451">
        <w:t>3GPP TS 24.501 [64].</w:t>
      </w:r>
    </w:p>
    <w:p w14:paraId="755BAC52" w14:textId="77777777" w:rsidR="0012162A" w:rsidRPr="00CE5451" w:rsidRDefault="0012162A" w:rsidP="0012162A">
      <w:r w:rsidRPr="00CE5451">
        <w:t>If:</w:t>
      </w:r>
    </w:p>
    <w:p w14:paraId="58EECAEF" w14:textId="77777777" w:rsidR="0012162A" w:rsidRPr="00CE5451" w:rsidRDefault="0012162A" w:rsidP="0012162A">
      <w:pPr>
        <w:pStyle w:val="B1"/>
      </w:pPr>
      <w:r w:rsidRPr="00CE5451">
        <w:t>-</w:t>
      </w:r>
      <w:r w:rsidRPr="00CE5451">
        <w:tab/>
        <w:t xml:space="preserve">after a subsequent manual selection of that PLMN, there is a successful LR not for disaster roaming services, then the PLMN is removed from the "forbidden PLMNs" </w:t>
      </w:r>
      <w:proofErr w:type="gramStart"/>
      <w:r w:rsidRPr="00CE5451">
        <w:t>list;</w:t>
      </w:r>
      <w:proofErr w:type="gramEnd"/>
    </w:p>
    <w:p w14:paraId="5BEC2A7C" w14:textId="77777777" w:rsidR="0012162A" w:rsidRPr="00CE5451" w:rsidRDefault="0012162A" w:rsidP="0012162A">
      <w:pPr>
        <w:pStyle w:val="B1"/>
      </w:pPr>
      <w:r w:rsidRPr="00CE5451">
        <w:t>-</w:t>
      </w:r>
      <w:r w:rsidRPr="00CE5451">
        <w:tab/>
        <w:t>t</w:t>
      </w:r>
      <w:r w:rsidRPr="00CE5451">
        <w:rPr>
          <w:lang w:eastAsia="ko-KR"/>
        </w:rPr>
        <w:t>he</w:t>
      </w:r>
      <w:r w:rsidRPr="00CE5451">
        <w:rPr>
          <w:lang w:eastAsia="ja-JP"/>
        </w:rPr>
        <w:t xml:space="preserve"> MS is configured to use timer T3245 and </w:t>
      </w:r>
      <w:r w:rsidRPr="00CE5451">
        <w:t xml:space="preserve">the timer T3245 expires, then the PLMN is removed from the "forbidden PLMNs" </w:t>
      </w:r>
      <w:proofErr w:type="gramStart"/>
      <w:r w:rsidRPr="00CE5451">
        <w:t>list ;</w:t>
      </w:r>
      <w:proofErr w:type="gramEnd"/>
      <w:r w:rsidRPr="00CE5451">
        <w:t xml:space="preserve"> or</w:t>
      </w:r>
    </w:p>
    <w:p w14:paraId="0E26B3F6" w14:textId="77777777" w:rsidR="0012162A" w:rsidRPr="00CE5451" w:rsidRDefault="0012162A" w:rsidP="0012162A">
      <w:pPr>
        <w:pStyle w:val="B1"/>
        <w:rPr>
          <w:lang w:eastAsia="ja-JP"/>
        </w:rPr>
      </w:pPr>
      <w:r w:rsidRPr="00CE5451">
        <w:t>-</w:t>
      </w:r>
      <w:r w:rsidRPr="00CE5451">
        <w:tab/>
        <w:t>t</w:t>
      </w:r>
      <w:r w:rsidRPr="00CE5451">
        <w:rPr>
          <w:lang w:eastAsia="ko-KR"/>
        </w:rPr>
        <w:t>he</w:t>
      </w:r>
      <w:r w:rsidRPr="00CE5451">
        <w:rPr>
          <w:lang w:eastAsia="ja-JP"/>
        </w:rPr>
        <w:t xml:space="preserve"> MS is not configured to use timer T3245 and:</w:t>
      </w:r>
    </w:p>
    <w:p w14:paraId="7DD2A0D5" w14:textId="77777777" w:rsidR="0012162A" w:rsidRPr="00CE5451" w:rsidRDefault="0012162A" w:rsidP="0012162A">
      <w:pPr>
        <w:pStyle w:val="B2"/>
      </w:pPr>
      <w:r w:rsidRPr="00CE5451">
        <w:rPr>
          <w:lang w:eastAsia="ja-JP"/>
        </w:rPr>
        <w:t>1)</w:t>
      </w:r>
      <w:r w:rsidRPr="00CE5451">
        <w:rPr>
          <w:lang w:eastAsia="ja-JP"/>
        </w:rPr>
        <w:tab/>
        <w:t xml:space="preserve">the MS </w:t>
      </w:r>
      <w:r w:rsidRPr="00CE5451">
        <w:t>maintains a list of PLMN-specific attempt counters, the value of the PLMN-specific attempt counter for that PLMN is greater than zero and less than the MS implementation specific maximum value, and timer T3247 expires, then the PLMN is removed from the "forbidden PLMNs" list stored in memory as defined in 3GPP TS 24.301 [23A]</w:t>
      </w:r>
      <w:r w:rsidRPr="00CE5451">
        <w:rPr>
          <w:lang w:eastAsia="zh-CN"/>
        </w:rPr>
        <w:t xml:space="preserve"> and </w:t>
      </w:r>
      <w:r w:rsidRPr="00CE5451">
        <w:t>3GPP TS 24.501 [64]; or</w:t>
      </w:r>
    </w:p>
    <w:p w14:paraId="1470FBA0" w14:textId="77777777" w:rsidR="0012162A" w:rsidRPr="00CE5451" w:rsidRDefault="0012162A" w:rsidP="0012162A">
      <w:pPr>
        <w:pStyle w:val="B2"/>
        <w:rPr>
          <w:lang w:eastAsia="ja-JP"/>
        </w:rPr>
      </w:pPr>
      <w:r w:rsidRPr="00CE5451">
        <w:t>2)</w:t>
      </w:r>
      <w:r w:rsidRPr="00CE5451">
        <w:tab/>
        <w:t>the MS does not maintain a list of PLMN-specific attempt counters, the PLMN is stored in the "forbidden PLMNs" list in the SIM, and the timer T3247 expires, then the PLMN is removed from the "forbidden PLMNs" list in the SIM as defined in 3GPP</w:t>
      </w:r>
      <w:r w:rsidRPr="00CE5451">
        <w:rPr>
          <w:lang w:eastAsia="ko-KR"/>
        </w:rPr>
        <w:t> </w:t>
      </w:r>
      <w:r w:rsidRPr="00CE5451">
        <w:t>TS 24.301 [23A].</w:t>
      </w:r>
    </w:p>
    <w:p w14:paraId="4D71E07F" w14:textId="77777777" w:rsidR="0012162A" w:rsidRPr="00CE5451" w:rsidRDefault="0012162A" w:rsidP="0012162A">
      <w:r w:rsidRPr="00CE5451">
        <w:t>This list is retained when the MS is switched off or the SIM is removed. The HPLMN (if the EHPLMN list is not present or is empty) or an EHPLMN (if the EHPLMN list is present) shall not be stored on the list of "forbidden PLMNs".</w:t>
      </w:r>
    </w:p>
    <w:p w14:paraId="24BE4AE5" w14:textId="77777777" w:rsidR="0012162A" w:rsidRPr="00CE5451" w:rsidRDefault="0012162A" w:rsidP="0012162A">
      <w:r w:rsidRPr="00CE5451">
        <w:t>In A/Gb mode, an ME not supporting SoLSA may consider a cell with the escape PLMN code (see 3GPP TS 23.073) to be a part of a PLMN belonging to the list of "forbidden PLMNs".</w:t>
      </w:r>
    </w:p>
    <w:p w14:paraId="334BF61A" w14:textId="77777777" w:rsidR="0012162A" w:rsidRPr="00CE5451" w:rsidRDefault="0012162A" w:rsidP="0012162A">
      <w:r w:rsidRPr="00CE5451">
        <w:t xml:space="preserve">Optionally the ME may store in its memory an extension of the </w:t>
      </w:r>
      <w:r w:rsidRPr="00CE5451">
        <w:rPr>
          <w:sz w:val="16"/>
        </w:rPr>
        <w:t>"</w:t>
      </w:r>
      <w:r w:rsidRPr="00CE5451">
        <w:t>forbidden PLMNs" list. The contents of the extension of the list shall be deleted when the MS is switched off or the SIM is removed.</w:t>
      </w:r>
    </w:p>
    <w:p w14:paraId="042D2528" w14:textId="77777777" w:rsidR="0012162A" w:rsidRPr="00CE5451" w:rsidRDefault="0012162A" w:rsidP="0012162A">
      <w:r w:rsidRPr="00CE5451">
        <w:t>A VPLMN may be stored in the extension of the "forbidden PLMNs" list if a message with cause value "PLMN not allowed" or "Requested service option not authorized in this PLMN"</w:t>
      </w:r>
      <w:r w:rsidRPr="00CE5451">
        <w:rPr>
          <w:lang w:eastAsia="zh-CN"/>
        </w:rPr>
        <w:t xml:space="preserve"> or "</w:t>
      </w:r>
      <w:r w:rsidRPr="00CE5451">
        <w:t>Serving network not authorized</w:t>
      </w:r>
      <w:r w:rsidRPr="00CE5451">
        <w:rPr>
          <w:lang w:eastAsia="zh-CN"/>
        </w:rPr>
        <w:t>" or "</w:t>
      </w:r>
      <w:r w:rsidRPr="00CE5451">
        <w:t>IAB-node operation not authorized"</w:t>
      </w:r>
      <w:r w:rsidRPr="00CE5451">
        <w:rPr>
          <w:lang w:eastAsia="zh-CN"/>
        </w:rPr>
        <w:t xml:space="preserve"> </w:t>
      </w:r>
      <w:r w:rsidRPr="00CE5451">
        <w:t>is received by an MS in response to an LR request from that VPLMN, and the following is valid:</w:t>
      </w:r>
    </w:p>
    <w:p w14:paraId="52F71D9C" w14:textId="77777777" w:rsidR="0012162A" w:rsidRPr="00CE5451" w:rsidRDefault="0012162A" w:rsidP="0012162A">
      <w:pPr>
        <w:pStyle w:val="B1"/>
      </w:pPr>
      <w:r w:rsidRPr="00CE5451">
        <w:t>-</w:t>
      </w:r>
      <w:r w:rsidRPr="00CE5451">
        <w:tab/>
        <w:t xml:space="preserve">the MS is not configured to use timer T3245, the message is not integrity-protected, the MS maintains a list of PLMN-specific attempt counters and the value of the PLMN-specific attempt counter for that VPLMN is less </w:t>
      </w:r>
      <w:r w:rsidRPr="00CE5451">
        <w:lastRenderedPageBreak/>
        <w:t>than an MS implementation specific maximum value as defined in 3GPP TS 24.008 [23]</w:t>
      </w:r>
      <w:r w:rsidRPr="00CE5451">
        <w:rPr>
          <w:lang w:eastAsia="zh-CN"/>
        </w:rPr>
        <w:t>,</w:t>
      </w:r>
      <w:r w:rsidRPr="00CE5451">
        <w:t xml:space="preserve"> 3GPP TS 24.301 [23A]</w:t>
      </w:r>
      <w:r w:rsidRPr="00CE5451">
        <w:rPr>
          <w:lang w:eastAsia="zh-CN"/>
        </w:rPr>
        <w:t xml:space="preserve"> </w:t>
      </w:r>
      <w:r w:rsidRPr="00CE5451">
        <w:t>and 3GPP TS 24.501 [64].</w:t>
      </w:r>
    </w:p>
    <w:p w14:paraId="6D37DEB5" w14:textId="77777777" w:rsidR="0012162A" w:rsidRPr="00CE5451" w:rsidRDefault="0012162A" w:rsidP="0012162A">
      <w:r w:rsidRPr="00CE5451">
        <w:t>In manual or automatic mode, 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VPLMN is added to a list of "forbidden PLMNs for GPRS service" which is stored in the MS. This list is deleted when the MS is switched off or when the SIM is removed. A PLMN is removed from the list of "forbidden PLMNs for GPRS service" if:</w:t>
      </w:r>
    </w:p>
    <w:p w14:paraId="1367BB52" w14:textId="77777777" w:rsidR="0012162A" w:rsidRPr="00CE5451" w:rsidRDefault="0012162A" w:rsidP="0012162A">
      <w:pPr>
        <w:pStyle w:val="B1"/>
      </w:pPr>
      <w:bookmarkStart w:id="17" w:name="OLE_LINK32"/>
      <w:r w:rsidRPr="00CE5451">
        <w:t>-</w:t>
      </w:r>
      <w:r w:rsidRPr="00CE5451">
        <w:tab/>
        <w:t>after a subsequent manual selection of that PLMN, there is a successful GPRS attach</w:t>
      </w:r>
      <w:r w:rsidRPr="00CE5451">
        <w:rPr>
          <w:lang w:eastAsia="zh-CN"/>
        </w:rPr>
        <w:t>,</w:t>
      </w:r>
      <w:r w:rsidRPr="00CE5451">
        <w:t xml:space="preserve"> routing area update, EPS attach, tracking area update or registration procedure (see 3GPP TS 24.501 [64]</w:t>
      </w:r>
      <w:proofErr w:type="gramStart"/>
      <w:r w:rsidRPr="00CE5451">
        <w:t>);</w:t>
      </w:r>
      <w:proofErr w:type="gramEnd"/>
    </w:p>
    <w:bookmarkEnd w:id="17"/>
    <w:p w14:paraId="0D89EC1E" w14:textId="77777777" w:rsidR="0012162A" w:rsidRPr="00CE5451" w:rsidRDefault="0012162A" w:rsidP="0012162A">
      <w:pPr>
        <w:pStyle w:val="B1"/>
        <w:rPr>
          <w:lang w:eastAsia="ja-JP"/>
        </w:rPr>
      </w:pPr>
      <w:r w:rsidRPr="00CE5451">
        <w:t>-</w:t>
      </w:r>
      <w:r w:rsidRPr="00CE5451">
        <w:tab/>
        <w:t>t</w:t>
      </w:r>
      <w:r w:rsidRPr="00CE5451">
        <w:rPr>
          <w:lang w:eastAsia="ko-KR"/>
        </w:rPr>
        <w:t>he</w:t>
      </w:r>
      <w:r w:rsidRPr="00CE5451">
        <w:rPr>
          <w:lang w:eastAsia="ja-JP"/>
        </w:rPr>
        <w:t xml:space="preserve"> MS is configured to use timer T3245 and </w:t>
      </w:r>
      <w:r w:rsidRPr="00CE5451">
        <w:t>timer T3245 expires</w:t>
      </w:r>
      <w:r w:rsidRPr="00CE5451">
        <w:rPr>
          <w:lang w:eastAsia="ja-JP"/>
        </w:rPr>
        <w:t>; or</w:t>
      </w:r>
    </w:p>
    <w:p w14:paraId="7F33FEA1" w14:textId="77777777" w:rsidR="0012162A" w:rsidRPr="00CE5451" w:rsidRDefault="0012162A" w:rsidP="0012162A">
      <w:pPr>
        <w:pStyle w:val="B1"/>
      </w:pPr>
      <w:r w:rsidRPr="00CE5451">
        <w:rPr>
          <w:lang w:eastAsia="ja-JP"/>
        </w:rPr>
        <w:t>-</w:t>
      </w:r>
      <w:r w:rsidRPr="00CE5451">
        <w:rPr>
          <w:lang w:eastAsia="ja-JP"/>
        </w:rPr>
        <w:tab/>
      </w:r>
      <w:r w:rsidRPr="00CE5451">
        <w:t xml:space="preserve">the MS is not configured to use timer T3245, the MS maintains a list of PLMN-specific PS-attempt counters as specified in </w:t>
      </w:r>
      <w:r w:rsidRPr="00CE5451">
        <w:rPr>
          <w:lang w:eastAsia="x-none"/>
        </w:rPr>
        <w:t>3GPP TS 24.008 [23] and 3GPP TS 24.301 [23A]</w:t>
      </w:r>
      <w:r w:rsidRPr="00CE5451">
        <w:t>, the value of the PLMN-specific PS-attempt counter for that PLMN has a value greater than zero and less than the MS implementation-specific maximum value as defined in clause 5.3.7b in 3GPP TS 24.301 [23A], and T3247 expires.</w:t>
      </w:r>
    </w:p>
    <w:p w14:paraId="08BC6E7D" w14:textId="77777777" w:rsidR="0012162A" w:rsidRPr="00CE5451" w:rsidRDefault="0012162A" w:rsidP="0012162A">
      <w:pPr>
        <w:rPr>
          <w:lang w:eastAsia="zh-CN"/>
        </w:rPr>
      </w:pPr>
      <w:r w:rsidRPr="00CE5451">
        <w:t xml:space="preserve">The maximum number of possible entries in this list is implementation </w:t>
      </w:r>
      <w:proofErr w:type="gramStart"/>
      <w:r w:rsidRPr="00CE5451">
        <w:t>dependant, but</w:t>
      </w:r>
      <w:proofErr w:type="gramEnd"/>
      <w:r w:rsidRPr="00CE5451">
        <w:t xml:space="preserve"> must be at least one entry. The HPLMN (if the EHPLMN list is not present or is empty) or an EHPLMN (if the EHPLMN list is present) shall not be stored on the list of "forbidden PLMNs for GPRS service".</w:t>
      </w:r>
    </w:p>
    <w:p w14:paraId="3FE75899" w14:textId="77777777" w:rsidR="0012162A" w:rsidRPr="00CE5451" w:rsidRDefault="0012162A" w:rsidP="0012162A">
      <w:r w:rsidRPr="00CE5451">
        <w:t>An MS that is:</w:t>
      </w:r>
    </w:p>
    <w:p w14:paraId="293EBF59" w14:textId="77777777" w:rsidR="0012162A" w:rsidRPr="00CE5451" w:rsidRDefault="0012162A" w:rsidP="0012162A">
      <w:pPr>
        <w:pStyle w:val="B1"/>
      </w:pPr>
      <w:r w:rsidRPr="00CE5451">
        <w:t>-</w:t>
      </w:r>
      <w:r w:rsidRPr="00CE5451">
        <w:tab/>
        <w:t>attaching or attached for emergency bearer services or for access to RLOS; or</w:t>
      </w:r>
    </w:p>
    <w:p w14:paraId="673F8409" w14:textId="77777777" w:rsidR="0012162A" w:rsidRPr="00CE5451" w:rsidRDefault="0012162A" w:rsidP="0012162A">
      <w:pPr>
        <w:pStyle w:val="B1"/>
      </w:pPr>
      <w:r w:rsidRPr="00CE5451">
        <w:t>-</w:t>
      </w:r>
      <w:r w:rsidRPr="00CE5451">
        <w:tab/>
        <w:t xml:space="preserve">registering or registered for emergency </w:t>
      </w:r>
      <w:proofErr w:type="gramStart"/>
      <w:r w:rsidRPr="00CE5451">
        <w:t>services;</w:t>
      </w:r>
      <w:proofErr w:type="gramEnd"/>
    </w:p>
    <w:p w14:paraId="0AB92AC9" w14:textId="77777777" w:rsidR="0012162A" w:rsidRPr="00CE5451" w:rsidRDefault="0012162A" w:rsidP="0012162A">
      <w:r w:rsidRPr="00CE5451">
        <w:t xml:space="preserve">may access PLMNs in the list of "forbidden PLMNs" or the list of "forbidden PLMNs for GPRS service". The MS shall not remove any entry from the list of "forbidden PLMNs" or the list of "forbidden PLMNs for GPRS service" </w:t>
      </w:r>
      <w:proofErr w:type="gramStart"/>
      <w:r w:rsidRPr="00CE5451">
        <w:t>as a result of</w:t>
      </w:r>
      <w:proofErr w:type="gramEnd"/>
      <w:r w:rsidRPr="00CE5451">
        <w:t xml:space="preserve"> such accesses.</w:t>
      </w:r>
    </w:p>
    <w:p w14:paraId="7CAB0881" w14:textId="77777777" w:rsidR="0012162A" w:rsidRPr="00CE5451" w:rsidRDefault="0012162A" w:rsidP="0012162A">
      <w:r w:rsidRPr="00CE5451">
        <w:t>An MS that is registered for disaster roaming services, may access PLMNs in the list of "forbidden PLMNs" or the list of "forbidden PLMNs for GPRS service" following the criteria as specified in clause</w:t>
      </w:r>
      <w:r w:rsidRPr="00CE5451">
        <w:rPr>
          <w:lang w:eastAsia="x-none"/>
        </w:rPr>
        <w:t> </w:t>
      </w:r>
      <w:r w:rsidRPr="00CE5451">
        <w:t xml:space="preserve">4.4.3.1.1 and shall not remove any entry from the list of "forbidden PLMNs" or the list of "forbidden PLMNs for GPRS service" </w:t>
      </w:r>
      <w:proofErr w:type="gramStart"/>
      <w:r w:rsidRPr="00CE5451">
        <w:t>as a result of</w:t>
      </w:r>
      <w:proofErr w:type="gramEnd"/>
      <w:r w:rsidRPr="00CE5451">
        <w:t xml:space="preserve"> such accesses.</w:t>
      </w:r>
    </w:p>
    <w:p w14:paraId="48723280" w14:textId="77777777" w:rsidR="0012162A" w:rsidRPr="00CE5451" w:rsidRDefault="0012162A" w:rsidP="0012162A">
      <w:r w:rsidRPr="00CE5451">
        <w:t>A UE capable of S101 mode maintains a list "forbidden PLMNs for attach in S101 mode"; the properties and handling in NAS signalling is defined in clause 5.3.3 of 3GPP TS 24.301 [23A].</w:t>
      </w:r>
    </w:p>
    <w:p w14:paraId="6008393B" w14:textId="77777777" w:rsidR="0012162A" w:rsidRPr="00CE5451" w:rsidRDefault="0012162A" w:rsidP="0012162A">
      <w:r w:rsidRPr="00CE5451">
        <w:t>If the MS is in GAN mode and a "Location not allowed" message is received (see 3GPP TS 44.318 [35B]), then the MS may attempt to select another PLMN so that further GAN registrations may again be attempted. The selection of the PLMN either automatically or manually is implementation dependent.</w:t>
      </w:r>
    </w:p>
    <w:p w14:paraId="36887961" w14:textId="77777777" w:rsidR="0012162A" w:rsidRPr="00CE5451" w:rsidRDefault="0012162A" w:rsidP="0012162A">
      <w:r w:rsidRPr="00CE5451">
        <w:t>If an MS that has disabled its E-UTRA capability re-enables it when PLMN selection is performed, then the MS of which usage setting is "voice centric":</w:t>
      </w:r>
    </w:p>
    <w:p w14:paraId="2CA55C20" w14:textId="77777777" w:rsidR="0012162A" w:rsidRPr="00CE5451" w:rsidRDefault="0012162A" w:rsidP="0012162A">
      <w:pPr>
        <w:pStyle w:val="B1"/>
      </w:pPr>
      <w:r w:rsidRPr="00CE5451">
        <w:t>-</w:t>
      </w:r>
      <w:r w:rsidRPr="00CE5451">
        <w:tab/>
        <w:t xml:space="preserve">should, for duration of timer TD, memorize the PLMNs where E-UTRA capability was disabled as PLMNs where voice service was not possible in E-UTRAN. The number of PLMNs where voice service was not possible in E-UTRAN that the MS can store is implementation specific, but it shall be at least one. The value of timer TD is MS implementation </w:t>
      </w:r>
      <w:proofErr w:type="gramStart"/>
      <w:r w:rsidRPr="00CE5451">
        <w:t>specific, but</w:t>
      </w:r>
      <w:proofErr w:type="gramEnd"/>
      <w:r w:rsidRPr="00CE5451">
        <w:t xml:space="preserve"> shall not exceed the maximum possible value of background scanning timer T as specified in clause 4.4.3.3.1.</w:t>
      </w:r>
    </w:p>
    <w:p w14:paraId="5ECC01F4" w14:textId="77777777" w:rsidR="0012162A" w:rsidRPr="00CE5451" w:rsidRDefault="0012162A" w:rsidP="0012162A">
      <w:pPr>
        <w:pStyle w:val="B1"/>
      </w:pPr>
      <w:r w:rsidRPr="00CE5451">
        <w:t>-</w:t>
      </w:r>
      <w:r w:rsidRPr="00CE5451">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5373CEAC" w14:textId="77777777" w:rsidR="0012162A" w:rsidRPr="00CE5451" w:rsidRDefault="0012162A" w:rsidP="0012162A">
      <w:pPr>
        <w:pStyle w:val="B1"/>
      </w:pPr>
      <w:r w:rsidRPr="00CE5451">
        <w:t>-</w:t>
      </w:r>
      <w:r w:rsidRPr="00CE5451">
        <w:tab/>
        <w:t>shall delete stored information on PLMNs where voice service was not possible in E-UTRAN when the MS is switched off, the USIM is removed, timer TD expires or MS voice domain configuration changes so that E-UTRA capability disabling is no longer necessary.</w:t>
      </w:r>
    </w:p>
    <w:p w14:paraId="1CCC7EF1" w14:textId="77777777" w:rsidR="0012162A" w:rsidRPr="00CE5451" w:rsidRDefault="0012162A" w:rsidP="0012162A">
      <w:pPr>
        <w:rPr>
          <w:lang w:eastAsia="ja-JP"/>
        </w:rPr>
      </w:pPr>
      <w:r w:rsidRPr="00CE5451">
        <w:lastRenderedPageBreak/>
        <w:t xml:space="preserve">The MS may support </w:t>
      </w:r>
      <w:r w:rsidRPr="00CE5451">
        <w:rPr>
          <w:lang w:eastAsia="ja-JP"/>
        </w:rPr>
        <w:t>"E-UTRA Disabling for EMM cause #15" as specified in 3GPP TS 24.301 [23A]. If the MS supports "E-UTRA Disabling for EMM cause #15" and the "E-UTRA Disabling Allowed for EMM cause #15" parameter as specified in 3GPP TS 24.368 [50] or 3GPP TS 31.102 [40] is present and set to enabled:</w:t>
      </w:r>
    </w:p>
    <w:p w14:paraId="6C2EB0F3" w14:textId="77777777" w:rsidR="0012162A" w:rsidRPr="00CE5451" w:rsidRDefault="0012162A" w:rsidP="0012162A">
      <w:pPr>
        <w:pStyle w:val="B1"/>
        <w:rPr>
          <w:lang w:eastAsia="ja-JP"/>
        </w:rPr>
      </w:pPr>
      <w:r w:rsidRPr="00CE5451">
        <w:rPr>
          <w:lang w:eastAsia="ko-KR"/>
        </w:rPr>
        <w:t>-</w:t>
      </w:r>
      <w:r w:rsidRPr="00CE5451">
        <w:rPr>
          <w:lang w:eastAsia="ko-KR"/>
        </w:rPr>
        <w:tab/>
      </w:r>
      <w:r w:rsidRPr="00CE5451">
        <w:rPr>
          <w:lang w:eastAsia="ja-JP"/>
        </w:rPr>
        <w:t>the MS shall maintain a list of "PLMNs with E-UTRAN not allowed</w:t>
      </w:r>
      <w:proofErr w:type="gramStart"/>
      <w:r w:rsidRPr="00CE5451">
        <w:rPr>
          <w:lang w:eastAsia="ja-JP"/>
        </w:rPr>
        <w:t>";</w:t>
      </w:r>
      <w:proofErr w:type="gramEnd"/>
    </w:p>
    <w:p w14:paraId="56474C78" w14:textId="77777777" w:rsidR="0012162A" w:rsidRPr="00CE5451" w:rsidRDefault="0012162A" w:rsidP="0012162A">
      <w:pPr>
        <w:pStyle w:val="B1"/>
        <w:rPr>
          <w:lang w:eastAsia="ko-KR"/>
        </w:rPr>
      </w:pPr>
      <w:r w:rsidRPr="00CE5451">
        <w:rPr>
          <w:lang w:eastAsia="ja-JP"/>
        </w:rPr>
        <w:t>-</w:t>
      </w:r>
      <w:r w:rsidRPr="00CE5451">
        <w:rPr>
          <w:lang w:eastAsia="ja-JP"/>
        </w:rPr>
        <w:tab/>
        <w:t xml:space="preserve">when the MS disables its E-UTRA capability on a PLMN due to E-UTRAN not allowed, it shall add the PLMN to the "PLMNs with E-UTRAN not allowed" list, and start timer TE if timer TE is not already </w:t>
      </w:r>
      <w:proofErr w:type="gramStart"/>
      <w:r w:rsidRPr="00CE5451">
        <w:rPr>
          <w:lang w:eastAsia="ja-JP"/>
        </w:rPr>
        <w:t>running</w:t>
      </w:r>
      <w:r w:rsidRPr="00CE5451">
        <w:rPr>
          <w:lang w:eastAsia="ko-KR"/>
        </w:rPr>
        <w:t>;</w:t>
      </w:r>
      <w:proofErr w:type="gramEnd"/>
    </w:p>
    <w:p w14:paraId="084D6A8B" w14:textId="77777777" w:rsidR="0012162A" w:rsidRPr="00CE5451" w:rsidRDefault="0012162A" w:rsidP="0012162A">
      <w:pPr>
        <w:pStyle w:val="B1"/>
      </w:pPr>
      <w:r w:rsidRPr="00CE5451">
        <w:rPr>
          <w:lang w:eastAsia="ko-KR"/>
        </w:rPr>
        <w:t>-</w:t>
      </w:r>
      <w:r w:rsidRPr="00CE5451">
        <w:rPr>
          <w:lang w:eastAsia="ko-KR"/>
        </w:rPr>
        <w:tab/>
      </w:r>
      <w:r w:rsidRPr="00CE5451">
        <w:t xml:space="preserve">the number of PLMNs that the MS can store in the </w:t>
      </w:r>
      <w:r w:rsidRPr="00CE5451">
        <w:rPr>
          <w:lang w:eastAsia="ja-JP"/>
        </w:rPr>
        <w:t>"PLMNs with E-UTRAN not allowed" list</w:t>
      </w:r>
      <w:r w:rsidRPr="00CE5451">
        <w:t xml:space="preserve"> is implementation specific, but it shall be at least </w:t>
      </w:r>
      <w:proofErr w:type="gramStart"/>
      <w:r w:rsidRPr="00CE5451">
        <w:t>one;</w:t>
      </w:r>
      <w:proofErr w:type="gramEnd"/>
    </w:p>
    <w:p w14:paraId="1CFD0CE6" w14:textId="77777777" w:rsidR="0012162A" w:rsidRPr="00CE5451" w:rsidRDefault="0012162A" w:rsidP="0012162A">
      <w:pPr>
        <w:pStyle w:val="B1"/>
      </w:pPr>
      <w:r w:rsidRPr="00CE5451">
        <w:rPr>
          <w:lang w:eastAsia="ko-KR"/>
        </w:rPr>
        <w:t>-</w:t>
      </w:r>
      <w:r w:rsidRPr="00CE5451">
        <w:rPr>
          <w:lang w:eastAsia="ko-KR"/>
        </w:rPr>
        <w:tab/>
      </w:r>
      <w:r w:rsidRPr="00CE5451">
        <w:t xml:space="preserve">the value of timer TE is MS implementation specific, but it shall not exceed the maximum possible value of background scanning timer T (8 hours or 240 hours for MSs supporting EC-GSM-IoT, Category M1 or Category NB1 as defined in </w:t>
      </w:r>
      <w:r w:rsidRPr="00CE5451">
        <w:rPr>
          <w:snapToGrid w:val="0"/>
        </w:rPr>
        <w:t>3GPP TS 36.306 </w:t>
      </w:r>
      <w:r w:rsidRPr="00CE5451">
        <w:t>[54])) as specified in clause </w:t>
      </w:r>
      <w:proofErr w:type="gramStart"/>
      <w:r w:rsidRPr="00CE5451">
        <w:t>4.4.3.3.1;</w:t>
      </w:r>
      <w:proofErr w:type="gramEnd"/>
    </w:p>
    <w:p w14:paraId="32E48216" w14:textId="77777777" w:rsidR="0012162A" w:rsidRPr="00CE5451" w:rsidRDefault="0012162A" w:rsidP="0012162A">
      <w:pPr>
        <w:pStyle w:val="B1"/>
      </w:pPr>
      <w:r w:rsidRPr="00CE5451">
        <w:t>-</w:t>
      </w:r>
      <w:r w:rsidRPr="00CE5451">
        <w:tab/>
        <w:t xml:space="preserve">in automatic PLMN selection the MS shall not consider PLMNs included in the </w:t>
      </w:r>
      <w:r w:rsidRPr="00CE5451">
        <w:rPr>
          <w:lang w:eastAsia="ja-JP"/>
        </w:rPr>
        <w:t>"PLMNs with E-UTRAN not allowed" list</w:t>
      </w:r>
      <w:r w:rsidRPr="00CE5451">
        <w:t xml:space="preserve"> as PLMN selection candidates for E-UTRAN access technology, unless no other PLMN is available. This does not prevent selection of such a PLMN if it is available in another RAT; and</w:t>
      </w:r>
    </w:p>
    <w:p w14:paraId="035F581E" w14:textId="77777777" w:rsidR="0012162A" w:rsidRPr="00CE5451" w:rsidRDefault="0012162A" w:rsidP="0012162A">
      <w:pPr>
        <w:pStyle w:val="B1"/>
      </w:pPr>
      <w:r w:rsidRPr="00CE5451">
        <w:t>-</w:t>
      </w:r>
      <w:r w:rsidRPr="00CE5451">
        <w:tab/>
        <w:t xml:space="preserve">the MS shall delete stored information in the </w:t>
      </w:r>
      <w:r w:rsidRPr="00CE5451">
        <w:rPr>
          <w:lang w:eastAsia="ja-JP"/>
        </w:rPr>
        <w:t>"PLMNs with E-UTRAN not allowed" list</w:t>
      </w:r>
      <w:r w:rsidRPr="00CE5451">
        <w:t xml:space="preserve"> when the MS is switched off, the USIM is </w:t>
      </w:r>
      <w:proofErr w:type="gramStart"/>
      <w:r w:rsidRPr="00CE5451">
        <w:t>removed</w:t>
      </w:r>
      <w:proofErr w:type="gramEnd"/>
      <w:r w:rsidRPr="00CE5451">
        <w:t xml:space="preserve"> or timer TE expires.</w:t>
      </w:r>
    </w:p>
    <w:p w14:paraId="7BC42D5E" w14:textId="77777777" w:rsidR="0012162A" w:rsidRPr="00CE5451" w:rsidRDefault="0012162A" w:rsidP="0012162A">
      <w:pPr>
        <w:rPr>
          <w:lang w:eastAsia="ja-JP"/>
        </w:rPr>
      </w:pPr>
      <w:r w:rsidRPr="00CE5451">
        <w:t>The MS may support "</w:t>
      </w:r>
      <w:r w:rsidRPr="00CE5451">
        <w:rPr>
          <w:lang w:eastAsia="ja-JP"/>
        </w:rPr>
        <w:t>Satellite Disabling Allowed for 5GMM cause #15</w:t>
      </w:r>
      <w:r w:rsidRPr="00CE5451">
        <w:t>"</w:t>
      </w:r>
      <w:r w:rsidRPr="00CE5451">
        <w:rPr>
          <w:lang w:eastAsia="ja-JP"/>
        </w:rPr>
        <w:t xml:space="preserve"> as specified in 3GPP TS 24.501 [</w:t>
      </w:r>
      <w:r w:rsidRPr="00CE5451">
        <w:t>64</w:t>
      </w:r>
      <w:r w:rsidRPr="00CE5451">
        <w:rPr>
          <w:lang w:eastAsia="ja-JP"/>
        </w:rPr>
        <w:t xml:space="preserve">]. If the MS supports </w:t>
      </w:r>
      <w:r w:rsidRPr="00CE5451">
        <w:t>"</w:t>
      </w:r>
      <w:r w:rsidRPr="00CE5451">
        <w:rPr>
          <w:lang w:eastAsia="ja-JP"/>
        </w:rPr>
        <w:t>Satellite Disabling Allowed for 5GMM cause #15</w:t>
      </w:r>
      <w:r w:rsidRPr="00CE5451">
        <w:t xml:space="preserve">" </w:t>
      </w:r>
      <w:r w:rsidRPr="00CE5451">
        <w:rPr>
          <w:lang w:eastAsia="ja-JP"/>
        </w:rPr>
        <w:t xml:space="preserve">and the </w:t>
      </w:r>
      <w:r w:rsidRPr="00CE5451">
        <w:t>"</w:t>
      </w:r>
      <w:r w:rsidRPr="00CE5451">
        <w:rPr>
          <w:lang w:eastAsia="ja-JP"/>
        </w:rPr>
        <w:t>Satellite Disabling Allowed for 5GMM cause #15</w:t>
      </w:r>
      <w:r w:rsidRPr="00CE5451">
        <w:t>"</w:t>
      </w:r>
      <w:r w:rsidRPr="00CE5451">
        <w:rPr>
          <w:lang w:eastAsia="ja-JP"/>
        </w:rPr>
        <w:t xml:space="preserve"> parameter as specified in 3GPP TS 24.368 [50] or 3GPP TS 31.102 [40] is present and set to enabled:</w:t>
      </w:r>
    </w:p>
    <w:p w14:paraId="300D7160" w14:textId="77777777" w:rsidR="0012162A" w:rsidRPr="00CE5451" w:rsidRDefault="0012162A" w:rsidP="0012162A">
      <w:pPr>
        <w:pStyle w:val="B1"/>
        <w:rPr>
          <w:lang w:eastAsia="ja-JP"/>
        </w:rPr>
      </w:pPr>
      <w:r w:rsidRPr="00CE5451">
        <w:rPr>
          <w:lang w:eastAsia="ko-KR"/>
        </w:rPr>
        <w:t>-</w:t>
      </w:r>
      <w:r w:rsidRPr="00CE5451">
        <w:rPr>
          <w:lang w:eastAsia="ko-KR"/>
        </w:rPr>
        <w:tab/>
      </w:r>
      <w:r w:rsidRPr="00CE5451">
        <w:rPr>
          <w:lang w:eastAsia="ja-JP"/>
        </w:rPr>
        <w:t>the MS shall maintain a list of "PLMNs with satellite NG-RAN not allowed</w:t>
      </w:r>
      <w:proofErr w:type="gramStart"/>
      <w:r w:rsidRPr="00CE5451">
        <w:rPr>
          <w:lang w:eastAsia="ja-JP"/>
        </w:rPr>
        <w:t>";</w:t>
      </w:r>
      <w:proofErr w:type="gramEnd"/>
    </w:p>
    <w:p w14:paraId="0EC33E07" w14:textId="77777777" w:rsidR="0012162A" w:rsidRPr="00CE5451" w:rsidRDefault="0012162A" w:rsidP="0012162A">
      <w:pPr>
        <w:pStyle w:val="B1"/>
        <w:rPr>
          <w:lang w:eastAsia="ko-KR"/>
        </w:rPr>
      </w:pPr>
      <w:r w:rsidRPr="00CE5451">
        <w:rPr>
          <w:lang w:eastAsia="ja-JP"/>
        </w:rPr>
        <w:t>-</w:t>
      </w:r>
      <w:r w:rsidRPr="00CE5451">
        <w:rPr>
          <w:lang w:eastAsia="ja-JP"/>
        </w:rPr>
        <w:tab/>
        <w:t xml:space="preserve">when the MS disables its </w:t>
      </w:r>
      <w:r w:rsidRPr="00CE5451">
        <w:rPr>
          <w:lang w:eastAsia="zh-CN"/>
        </w:rPr>
        <w:t>s</w:t>
      </w:r>
      <w:r w:rsidRPr="00CE5451">
        <w:rPr>
          <w:lang w:eastAsia="ja-JP"/>
        </w:rPr>
        <w:t xml:space="preserve">atellite NG-RAN capability on a PLMN due to </w:t>
      </w:r>
      <w:r w:rsidRPr="00CE5451">
        <w:t>Satellite NG-RAN not allowed in PLMN</w:t>
      </w:r>
      <w:r w:rsidRPr="00CE5451">
        <w:rPr>
          <w:lang w:eastAsia="ja-JP"/>
        </w:rPr>
        <w:t xml:space="preserve">, it shall add the PLMN to the "PLMNs with satellite NG-RAN not allowed" list, and start timer TS if timer TS is not already </w:t>
      </w:r>
      <w:proofErr w:type="gramStart"/>
      <w:r w:rsidRPr="00CE5451">
        <w:rPr>
          <w:lang w:eastAsia="ja-JP"/>
        </w:rPr>
        <w:t>running</w:t>
      </w:r>
      <w:r w:rsidRPr="00CE5451">
        <w:rPr>
          <w:lang w:eastAsia="ko-KR"/>
        </w:rPr>
        <w:t>;</w:t>
      </w:r>
      <w:proofErr w:type="gramEnd"/>
    </w:p>
    <w:p w14:paraId="732F5753" w14:textId="77777777" w:rsidR="0012162A" w:rsidRPr="00CE5451" w:rsidRDefault="0012162A" w:rsidP="0012162A">
      <w:pPr>
        <w:pStyle w:val="B1"/>
      </w:pPr>
      <w:r w:rsidRPr="00CE5451">
        <w:rPr>
          <w:lang w:eastAsia="ko-KR"/>
        </w:rPr>
        <w:t>-</w:t>
      </w:r>
      <w:r w:rsidRPr="00CE5451">
        <w:rPr>
          <w:lang w:eastAsia="ko-KR"/>
        </w:rPr>
        <w:tab/>
      </w:r>
      <w:r w:rsidRPr="00CE5451">
        <w:t xml:space="preserve">the number of PLMNs that the MS can store in the </w:t>
      </w:r>
      <w:r w:rsidRPr="00CE5451">
        <w:rPr>
          <w:lang w:eastAsia="ja-JP"/>
        </w:rPr>
        <w:t>"PLMNs with satellite NG-RAN not allowed" list</w:t>
      </w:r>
      <w:r w:rsidRPr="00CE5451">
        <w:t xml:space="preserve"> is implementation specific, but it shall be at least </w:t>
      </w:r>
      <w:proofErr w:type="gramStart"/>
      <w:r w:rsidRPr="00CE5451">
        <w:t>one;</w:t>
      </w:r>
      <w:proofErr w:type="gramEnd"/>
    </w:p>
    <w:p w14:paraId="7A36019C" w14:textId="77777777" w:rsidR="0012162A" w:rsidRPr="00CE5451" w:rsidRDefault="0012162A" w:rsidP="0012162A">
      <w:pPr>
        <w:pStyle w:val="B1"/>
      </w:pPr>
      <w:r w:rsidRPr="00CE5451">
        <w:rPr>
          <w:lang w:eastAsia="ko-KR"/>
        </w:rPr>
        <w:t>-</w:t>
      </w:r>
      <w:r w:rsidRPr="00CE5451">
        <w:rPr>
          <w:lang w:eastAsia="ko-KR"/>
        </w:rPr>
        <w:tab/>
      </w:r>
      <w:r w:rsidRPr="00CE5451">
        <w:t xml:space="preserve">the value of timer TS is MS implementation specific, but it shall not exceed the maximum possible value of 24 </w:t>
      </w:r>
      <w:proofErr w:type="gramStart"/>
      <w:r w:rsidRPr="00CE5451">
        <w:t>hours;</w:t>
      </w:r>
      <w:proofErr w:type="gramEnd"/>
    </w:p>
    <w:p w14:paraId="04E8C49F" w14:textId="77777777" w:rsidR="0012162A" w:rsidRPr="00CE5451" w:rsidRDefault="0012162A" w:rsidP="0012162A">
      <w:pPr>
        <w:pStyle w:val="B1"/>
      </w:pPr>
      <w:r w:rsidRPr="00CE5451">
        <w:t>-</w:t>
      </w:r>
      <w:r w:rsidRPr="00CE5451">
        <w:tab/>
        <w:t xml:space="preserve">in automatic PLMN selection the MS shall not consider PLMNs included in the </w:t>
      </w:r>
      <w:r w:rsidRPr="00CE5451">
        <w:rPr>
          <w:lang w:eastAsia="ja-JP"/>
        </w:rPr>
        <w:t>"PLMNs with satellite NG-RAN not allowed" list</w:t>
      </w:r>
      <w:r w:rsidRPr="00CE5451">
        <w:t xml:space="preserve"> as PLMN selection candidates for </w:t>
      </w:r>
      <w:r w:rsidRPr="00CE5451">
        <w:rPr>
          <w:lang w:eastAsia="ja-JP"/>
        </w:rPr>
        <w:t xml:space="preserve">satellite NG-RAN </w:t>
      </w:r>
      <w:r w:rsidRPr="00CE5451">
        <w:t>access technology, unless no other PLMN is available. This does not prevent selection of such a PLMN if it is available in another RAT; and</w:t>
      </w:r>
    </w:p>
    <w:p w14:paraId="70CBC07B" w14:textId="77777777" w:rsidR="0012162A" w:rsidRPr="00CE5451" w:rsidRDefault="0012162A" w:rsidP="0012162A">
      <w:pPr>
        <w:pStyle w:val="B1"/>
      </w:pPr>
      <w:r w:rsidRPr="00CE5451">
        <w:t>-</w:t>
      </w:r>
      <w:r w:rsidRPr="00CE5451">
        <w:tab/>
        <w:t xml:space="preserve">the MS shall delete stored information in the </w:t>
      </w:r>
      <w:r w:rsidRPr="00CE5451">
        <w:rPr>
          <w:lang w:eastAsia="ja-JP"/>
        </w:rPr>
        <w:t>"PLMNs with satellite NG-RAN not allowed" list</w:t>
      </w:r>
      <w:r w:rsidRPr="00CE5451">
        <w:t xml:space="preserve"> when the MS is switched off, the USIM is </w:t>
      </w:r>
      <w:proofErr w:type="gramStart"/>
      <w:r w:rsidRPr="00CE5451">
        <w:t>removed</w:t>
      </w:r>
      <w:proofErr w:type="gramEnd"/>
      <w:r w:rsidRPr="00CE5451">
        <w:t xml:space="preserve"> or timer TS expires.</w:t>
      </w:r>
    </w:p>
    <w:p w14:paraId="53A41BC7" w14:textId="77777777" w:rsidR="0012162A" w:rsidRPr="00CE5451" w:rsidRDefault="0012162A" w:rsidP="0012162A">
      <w:pPr>
        <w:pStyle w:val="B1"/>
      </w:pPr>
      <w:r w:rsidRPr="00CE5451">
        <w:t>NOTE 1a:</w:t>
      </w:r>
      <w:r w:rsidRPr="00CE5451">
        <w:tab/>
        <w:t>The expiry of timer TS does not cause the removal of the PLMNs from the list of PLMNs where N1 mode is not allowed for 3GPP access or from the list of PLMNs where voice service was not possible in N1 mode, if any</w:t>
      </w:r>
      <w:r w:rsidRPr="00CE5451">
        <w:rPr>
          <w:lang w:eastAsia="zh-CN"/>
        </w:rPr>
        <w:t>.</w:t>
      </w:r>
    </w:p>
    <w:p w14:paraId="59CA8D1D" w14:textId="77777777" w:rsidR="0012162A" w:rsidRPr="00CE5451" w:rsidRDefault="0012162A" w:rsidP="0012162A">
      <w:r w:rsidRPr="00CE5451">
        <w:t xml:space="preserve">The MS should maintain a list of PLMNs where the N1 mode capability was disabled because IMS voice was not </w:t>
      </w:r>
      <w:proofErr w:type="gramStart"/>
      <w:r w:rsidRPr="00CE5451">
        <w:t>available</w:t>
      </w:r>
      <w:proofErr w:type="gramEnd"/>
      <w:r w:rsidRPr="00CE5451">
        <w:t xml:space="preserve"> and the MS's usage setting was "voice centric" as PLMNs where voice service was not possible in N1 mode. When the MS disables its N1 mode capability because IMS voice was not </w:t>
      </w:r>
      <w:proofErr w:type="gramStart"/>
      <w:r w:rsidRPr="00CE5451">
        <w:t>available</w:t>
      </w:r>
      <w:proofErr w:type="gramEnd"/>
      <w:r w:rsidRPr="00CE5451">
        <w:t xml:space="preserve"> and the MS's usage setting was "voice centric":</w:t>
      </w:r>
    </w:p>
    <w:p w14:paraId="4A9479FC" w14:textId="77777777" w:rsidR="0012162A" w:rsidRPr="00CE5451" w:rsidRDefault="0012162A" w:rsidP="0012162A">
      <w:pPr>
        <w:pStyle w:val="B1"/>
      </w:pPr>
      <w:r w:rsidRPr="00CE5451">
        <w:t>-</w:t>
      </w:r>
      <w:r w:rsidRPr="00CE5451">
        <w:tab/>
        <w:t xml:space="preserve">the MS should add the identity of the PLMN to the list of PLMNs where voice service was not possible in N1 mode and should start timer TF if timer TF is not already running. The number of PLMNs that the MS can store </w:t>
      </w:r>
      <w:r w:rsidRPr="00CE5451">
        <w:rPr>
          <w:lang w:eastAsia="ja-JP"/>
        </w:rPr>
        <w:t>where voice services is not possible</w:t>
      </w:r>
      <w:r w:rsidRPr="00CE5451">
        <w:t xml:space="preserve"> is implementation specific, but it shall be at least one. The value of timer TF is MS implementation specific, but shall not exceed the maximum possible value of background scanning timer T as specified in clause </w:t>
      </w:r>
      <w:proofErr w:type="gramStart"/>
      <w:r w:rsidRPr="00CE5451">
        <w:t>4.4.3.3.1;</w:t>
      </w:r>
      <w:proofErr w:type="gramEnd"/>
    </w:p>
    <w:p w14:paraId="3D189A54" w14:textId="77777777" w:rsidR="0012162A" w:rsidRPr="00CE5451" w:rsidRDefault="0012162A" w:rsidP="0012162A">
      <w:pPr>
        <w:pStyle w:val="B1"/>
      </w:pPr>
      <w:r w:rsidRPr="00CE5451">
        <w:t>-</w:t>
      </w:r>
      <w:r w:rsidRPr="00CE5451">
        <w:tab/>
        <w:t>in automatic PLMN selection the MS shall not consider PLMNs where voice service was not possible in N1 mode as PLMN selection candidates for NG-RAN access technology, unless no other PLMN is available. This does not prevent selection of such a PLMN if it is available in another RAT; and</w:t>
      </w:r>
    </w:p>
    <w:p w14:paraId="73E563ED" w14:textId="77777777" w:rsidR="0012162A" w:rsidRPr="00CE5451" w:rsidRDefault="0012162A" w:rsidP="0012162A">
      <w:pPr>
        <w:pStyle w:val="B1"/>
      </w:pPr>
      <w:r w:rsidRPr="00CE5451">
        <w:lastRenderedPageBreak/>
        <w:t>-</w:t>
      </w:r>
      <w:r w:rsidRPr="00CE5451">
        <w:tab/>
        <w:t>the MS shall delete stored information on PLMNs where voice service was not possible in N1 mode when the MS is switched off, the USIM is removed, timer TF expires or the MS's usage setting changes so that N1 mode capability disabling is no longer necessary.</w:t>
      </w:r>
    </w:p>
    <w:p w14:paraId="42376C04" w14:textId="77777777" w:rsidR="0012162A" w:rsidRPr="00CE5451" w:rsidRDefault="0012162A" w:rsidP="0012162A">
      <w:r w:rsidRPr="00CE5451">
        <w:t>The MS should maintain a list of PLMNs where the N1 mode capability was disabled due to receipt of a reject from the network with 5GMM cause #27 "N1 mode not allowed", as PLMNs where N1 mode is not allowed for 3GPP access. When the MS disables its N1 mode capability due to receipt of a reject from the network with 5GMM cause #27 "N1 mode not allowed":</w:t>
      </w:r>
    </w:p>
    <w:p w14:paraId="6337A51A" w14:textId="77777777" w:rsidR="0012162A" w:rsidRPr="00CE5451" w:rsidRDefault="0012162A" w:rsidP="0012162A">
      <w:pPr>
        <w:pStyle w:val="B1"/>
      </w:pPr>
      <w:r w:rsidRPr="00CE5451">
        <w:t>-</w:t>
      </w:r>
      <w:r w:rsidRPr="00CE5451">
        <w:tab/>
        <w:t>the MS should add the identity of the PLMN to the list of PLMNs where N1 mode is not allowed for 3GPP access and should start timer TG if timer TG is not already running. The number of PLMNs that the MS can store where N1 mode is not allowed for 3GPP access is implementation specific, but it shall be at least one. The value of timer TG is MS implementation specific, but shall not exceed the maximum possible value of background scanning timer T as specified in clause </w:t>
      </w:r>
      <w:proofErr w:type="gramStart"/>
      <w:r w:rsidRPr="00CE5451">
        <w:t>4.4.3.3.1;</w:t>
      </w:r>
      <w:proofErr w:type="gramEnd"/>
    </w:p>
    <w:p w14:paraId="68C5B381" w14:textId="77777777" w:rsidR="0012162A" w:rsidRPr="00CE5451" w:rsidRDefault="0012162A" w:rsidP="0012162A">
      <w:pPr>
        <w:pStyle w:val="B1"/>
      </w:pPr>
      <w:r w:rsidRPr="00CE5451">
        <w:t>-</w:t>
      </w:r>
      <w:r w:rsidRPr="00CE5451">
        <w:tab/>
        <w:t xml:space="preserve">in automatic PLMN selection the MS shall not consider PLMNs where N1 mode is not allowed for 3GPP access as PLMN selection candidates for NG-RAN access technology, unless no other PLMN is available. This does not prevent selection of such a PLMN if it is available in another </w:t>
      </w:r>
      <w:proofErr w:type="gramStart"/>
      <w:r w:rsidRPr="00CE5451">
        <w:t>RAT;</w:t>
      </w:r>
      <w:proofErr w:type="gramEnd"/>
    </w:p>
    <w:p w14:paraId="03844CA2" w14:textId="77777777" w:rsidR="0012162A" w:rsidRPr="00CE5451" w:rsidRDefault="0012162A" w:rsidP="0012162A">
      <w:pPr>
        <w:pStyle w:val="B1"/>
      </w:pPr>
      <w:r w:rsidRPr="00CE5451">
        <w:t>-</w:t>
      </w:r>
      <w:r w:rsidRPr="00CE5451">
        <w:tab/>
        <w:t xml:space="preserve">if the MS is not configured to use timer T3245, the MS maintains a list of PLMN-specific N1 mode attempt counters for 3GPP access as specified in </w:t>
      </w:r>
      <w:r w:rsidRPr="00CE5451">
        <w:rPr>
          <w:lang w:eastAsia="x-none"/>
        </w:rPr>
        <w:t>3GPP TS 24.501 [64]</w:t>
      </w:r>
      <w:r w:rsidRPr="00CE5451">
        <w:t xml:space="preserve"> and T3247 expires, then the MS removes for each PLMN-specific N1 mode attempt counter for 3GPP access that has a value greater than zero and less than the MS implementation-specific maximum value the respective PLMN from the list of PLMNs where N1 mode is not allowed for 3GPP access, as specified in clause 5.3.20.2 in 3GPP TS 24.501 [64]; and</w:t>
      </w:r>
    </w:p>
    <w:p w14:paraId="057CA47E" w14:textId="77777777" w:rsidR="0012162A" w:rsidRPr="00CE5451" w:rsidRDefault="0012162A" w:rsidP="0012162A">
      <w:pPr>
        <w:pStyle w:val="B1"/>
      </w:pPr>
      <w:r w:rsidRPr="00CE5451">
        <w:t>-</w:t>
      </w:r>
      <w:r w:rsidRPr="00CE5451">
        <w:tab/>
        <w:t xml:space="preserve">the MS shall delete stored information on PLMNs where N1 mode is not allowed for 3GPP access when the MS is switched off, the USIM is </w:t>
      </w:r>
      <w:proofErr w:type="gramStart"/>
      <w:r w:rsidRPr="00CE5451">
        <w:t>removed</w:t>
      </w:r>
      <w:proofErr w:type="gramEnd"/>
      <w:r w:rsidRPr="00CE5451">
        <w:t xml:space="preserve"> or timer TG expires.</w:t>
      </w:r>
    </w:p>
    <w:p w14:paraId="19BF2DBF" w14:textId="77777777" w:rsidR="0012162A" w:rsidRPr="00CE5451" w:rsidRDefault="0012162A" w:rsidP="0012162A">
      <w:pPr>
        <w:pStyle w:val="NO"/>
      </w:pPr>
      <w:r w:rsidRPr="00CE5451">
        <w:t>NOTE 2:</w:t>
      </w:r>
      <w:r w:rsidRPr="00CE5451">
        <w:tab/>
        <w:t>The expiry of timer TG does not cause a reset of the PLMN-specific N1 mode attempt counters for 3GPP access (see 3GPP TS 24.501 [64]).</w:t>
      </w:r>
    </w:p>
    <w:p w14:paraId="564AC629" w14:textId="77777777" w:rsidR="0012162A" w:rsidRPr="00CE5451" w:rsidRDefault="0012162A" w:rsidP="0012162A">
      <w:pPr>
        <w:pStyle w:val="NO"/>
      </w:pPr>
      <w:r w:rsidRPr="00CE5451">
        <w:t>NOTE 3:</w:t>
      </w:r>
      <w:r w:rsidRPr="00CE5451">
        <w:tab/>
        <w:t xml:space="preserve">If an access technology is disabled for a PLMN that is part of the list of </w:t>
      </w:r>
      <w:r w:rsidRPr="00CE5451">
        <w:rPr>
          <w:lang w:eastAsia="ja-JP"/>
        </w:rPr>
        <w:t>"equivalent PLMNs"</w:t>
      </w:r>
      <w:r w:rsidRPr="00CE5451">
        <w:t xml:space="preserve">, the UE implementation ensures that registration to a different PLMN within the list of </w:t>
      </w:r>
      <w:r w:rsidRPr="00CE5451">
        <w:rPr>
          <w:lang w:eastAsia="ja-JP"/>
        </w:rPr>
        <w:t>"equivalent PLMNs" does not result in reselection or inter-system change to the disabled access technology of that PLMN.</w:t>
      </w:r>
    </w:p>
    <w:p w14:paraId="0DA10191" w14:textId="77777777" w:rsidR="0012162A" w:rsidRPr="00CE5451" w:rsidRDefault="0012162A" w:rsidP="0012162A">
      <w:r w:rsidRPr="00CE5451">
        <w:t xml:space="preserve">The MS in NB-S1 mode may maintain </w:t>
      </w:r>
      <w:r w:rsidRPr="00CE5451">
        <w:rPr>
          <w:lang w:eastAsia="ja-JP"/>
        </w:rPr>
        <w:t xml:space="preserve">a list of "PLMNs with </w:t>
      </w:r>
      <w:r w:rsidRPr="00CE5451">
        <w:t>NB-IoT</w:t>
      </w:r>
      <w:r w:rsidRPr="00CE5451">
        <w:rPr>
          <w:lang w:eastAsia="ja-JP"/>
        </w:rPr>
        <w:t xml:space="preserve"> not allowed"</w:t>
      </w:r>
      <w:r w:rsidRPr="00CE5451">
        <w:t xml:space="preserve"> where the NB-IoT capability was disabled due to receipt of a reject from the network with EMM cause #15 "no suitable cells in tracking area" and an Extended EMM cause IE with value "NB-IoT not allowed", as PLMNs where NB-S1 mode is not allowed. When the MS disables its </w:t>
      </w:r>
      <w:r w:rsidRPr="00CE5451">
        <w:rPr>
          <w:lang w:eastAsia="ja-JP"/>
        </w:rPr>
        <w:t>NB-IoT</w:t>
      </w:r>
      <w:r w:rsidRPr="00CE5451">
        <w:t xml:space="preserve"> capability due to receipt of a reject from the network with EMM cause #15 "no suitable cells in tracking area" and an Extended EMM cause IE with value "NB-IoT not allowed":</w:t>
      </w:r>
    </w:p>
    <w:p w14:paraId="74C5D603" w14:textId="77777777" w:rsidR="0012162A" w:rsidRPr="00CE5451" w:rsidRDefault="0012162A" w:rsidP="0012162A">
      <w:pPr>
        <w:pStyle w:val="B1"/>
      </w:pPr>
      <w:r w:rsidRPr="00CE5451">
        <w:t>-</w:t>
      </w:r>
      <w:r w:rsidRPr="00CE5451">
        <w:tab/>
        <w:t xml:space="preserve">the MS may add the identity of the PLMN to the list of </w:t>
      </w:r>
      <w:r w:rsidRPr="00CE5451">
        <w:rPr>
          <w:lang w:eastAsia="ja-JP"/>
        </w:rPr>
        <w:t xml:space="preserve">"PLMNs with </w:t>
      </w:r>
      <w:r w:rsidRPr="00CE5451">
        <w:t>NB-IoT</w:t>
      </w:r>
      <w:r w:rsidRPr="00CE5451">
        <w:rPr>
          <w:lang w:eastAsia="ja-JP"/>
        </w:rPr>
        <w:t xml:space="preserve"> not allowed"</w:t>
      </w:r>
      <w:r w:rsidRPr="00CE5451">
        <w:t xml:space="preserve"> and start timer TH if timer TH is not already running. The number of PLMNs that the MS can store in the </w:t>
      </w:r>
      <w:r w:rsidRPr="00CE5451">
        <w:rPr>
          <w:lang w:eastAsia="ja-JP"/>
        </w:rPr>
        <w:t xml:space="preserve">"PLMNs with </w:t>
      </w:r>
      <w:r w:rsidRPr="00CE5451">
        <w:t>NB-IoT</w:t>
      </w:r>
      <w:r w:rsidRPr="00CE5451">
        <w:rPr>
          <w:lang w:eastAsia="ja-JP"/>
        </w:rPr>
        <w:t xml:space="preserve"> not allowed" </w:t>
      </w:r>
      <w:r w:rsidRPr="00CE5451">
        <w:t>list is implementation specific, but it shall be at least one. The value of timer TH is MS implementation specific, but shall not exceed the maximum possible value of background scanning timer T as specified in clause </w:t>
      </w:r>
      <w:proofErr w:type="gramStart"/>
      <w:r w:rsidRPr="00CE5451">
        <w:t>4.4.3.3.1;</w:t>
      </w:r>
      <w:proofErr w:type="gramEnd"/>
    </w:p>
    <w:p w14:paraId="64B03616" w14:textId="77777777" w:rsidR="0012162A" w:rsidRPr="00CE5451" w:rsidRDefault="0012162A" w:rsidP="0012162A">
      <w:pPr>
        <w:pStyle w:val="B1"/>
      </w:pPr>
      <w:r w:rsidRPr="00CE5451">
        <w:t>-</w:t>
      </w:r>
      <w:r w:rsidRPr="00CE5451">
        <w:tab/>
        <w:t xml:space="preserve">in automatic PLMN selection the MS shall not consider PLMNs included in the </w:t>
      </w:r>
      <w:r w:rsidRPr="00CE5451">
        <w:rPr>
          <w:lang w:eastAsia="ja-JP"/>
        </w:rPr>
        <w:t xml:space="preserve">"PLMNs with </w:t>
      </w:r>
      <w:r w:rsidRPr="00CE5451">
        <w:t>NB-IoT</w:t>
      </w:r>
      <w:r w:rsidRPr="00CE5451">
        <w:rPr>
          <w:lang w:eastAsia="ja-JP"/>
        </w:rPr>
        <w:t xml:space="preserve"> not allowed" list</w:t>
      </w:r>
      <w:r w:rsidRPr="00CE5451">
        <w:t xml:space="preserve"> as PLMN selection candidates for the access technology E-UTRAN in NB-S1 mode, unless no other PLMN is available. This does not prevent selection of such a PLMN if it is available in another RAT; and</w:t>
      </w:r>
    </w:p>
    <w:p w14:paraId="5717D3B7" w14:textId="77777777" w:rsidR="0012162A" w:rsidRPr="00CE5451" w:rsidRDefault="0012162A" w:rsidP="0012162A">
      <w:pPr>
        <w:pStyle w:val="B1"/>
      </w:pPr>
      <w:r w:rsidRPr="00CE5451">
        <w:t>-</w:t>
      </w:r>
      <w:r w:rsidRPr="00CE5451">
        <w:tab/>
        <w:t xml:space="preserve">the MS shall delete stored information in the </w:t>
      </w:r>
      <w:r w:rsidRPr="00CE5451">
        <w:rPr>
          <w:lang w:eastAsia="ja-JP"/>
        </w:rPr>
        <w:t xml:space="preserve">"PLMNs with </w:t>
      </w:r>
      <w:r w:rsidRPr="00CE5451">
        <w:t>NB-IoT</w:t>
      </w:r>
      <w:r w:rsidRPr="00CE5451">
        <w:rPr>
          <w:lang w:eastAsia="ja-JP"/>
        </w:rPr>
        <w:t xml:space="preserve"> not allowed" list</w:t>
      </w:r>
      <w:r w:rsidRPr="00CE5451">
        <w:t xml:space="preserve"> when the MS is switched off, the USIM is </w:t>
      </w:r>
      <w:proofErr w:type="gramStart"/>
      <w:r w:rsidRPr="00CE5451">
        <w:t>removed</w:t>
      </w:r>
      <w:proofErr w:type="gramEnd"/>
      <w:r w:rsidRPr="00CE5451">
        <w:t xml:space="preserve"> or timer TH expires.</w:t>
      </w:r>
    </w:p>
    <w:p w14:paraId="4821F8A2" w14:textId="24F9C9CB" w:rsidR="0012162A" w:rsidRPr="00CE5451" w:rsidRDefault="0012162A" w:rsidP="0012162A">
      <w:r w:rsidRPr="00CE5451">
        <w:t xml:space="preserve">If the MS supports RAT utilization control, the MS shall maintain a list of </w:t>
      </w:r>
      <w:r w:rsidRPr="00CE5451">
        <w:rPr>
          <w:lang w:eastAsia="ja-JP"/>
        </w:rPr>
        <w:t xml:space="preserve">"PLMNs with associated </w:t>
      </w:r>
      <w:r w:rsidRPr="00CE5451">
        <w:t>RAT restrictions</w:t>
      </w:r>
      <w:r w:rsidRPr="00CE5451">
        <w:rPr>
          <w:lang w:eastAsia="ja-JP"/>
        </w:rPr>
        <w:t>"</w:t>
      </w:r>
      <w:r w:rsidRPr="00CE5451">
        <w:t xml:space="preserve">. When the MS receives the </w:t>
      </w:r>
      <w:r w:rsidRPr="00CE5451">
        <w:rPr>
          <w:lang w:eastAsia="ja-JP"/>
        </w:rPr>
        <w:t xml:space="preserve">RAT </w:t>
      </w:r>
      <w:r w:rsidRPr="00CE5451">
        <w:t>utilization control IE from the network (</w:t>
      </w:r>
      <w:r w:rsidRPr="00CE5451">
        <w:rPr>
          <w:lang w:eastAsia="ja-JP"/>
        </w:rPr>
        <w:t xml:space="preserve">see </w:t>
      </w:r>
      <w:r w:rsidRPr="00CE5451">
        <w:t>3GPP TS 24.501 [</w:t>
      </w:r>
      <w:r w:rsidRPr="00CE5451">
        <w:rPr>
          <w:snapToGrid w:val="0"/>
        </w:rPr>
        <w:t>64</w:t>
      </w:r>
      <w:r w:rsidRPr="00CE5451">
        <w:t>] and 3GPP TS 24.301 [</w:t>
      </w:r>
      <w:r w:rsidRPr="00CE5451">
        <w:rPr>
          <w:snapToGrid w:val="0"/>
        </w:rPr>
        <w:t>23A</w:t>
      </w:r>
      <w:r w:rsidRPr="00CE5451">
        <w:t>]):</w:t>
      </w:r>
    </w:p>
    <w:p w14:paraId="5A4C40EE" w14:textId="74AB726D" w:rsidR="0012162A" w:rsidRPr="00CE5451" w:rsidRDefault="0012162A" w:rsidP="0012162A">
      <w:pPr>
        <w:pStyle w:val="B1"/>
      </w:pPr>
      <w:r w:rsidRPr="00CE5451">
        <w:t>-</w:t>
      </w:r>
      <w:r w:rsidRPr="00CE5451">
        <w:tab/>
        <w:t xml:space="preserve">the MS shall store the received </w:t>
      </w:r>
      <w:r w:rsidRPr="00CE5451">
        <w:rPr>
          <w:lang w:eastAsia="ja-JP"/>
        </w:rPr>
        <w:t xml:space="preserve">RAT </w:t>
      </w:r>
      <w:r w:rsidRPr="00CE5451">
        <w:t>utilization control</w:t>
      </w:r>
      <w:r w:rsidRPr="00CE5451">
        <w:rPr>
          <w:lang w:eastAsia="ja-JP"/>
        </w:rPr>
        <w:t xml:space="preserve"> information for the associated PLMN in the "PLMNs with associated </w:t>
      </w:r>
      <w:r w:rsidRPr="00CE5451">
        <w:t>RAT restrictions</w:t>
      </w:r>
      <w:r w:rsidRPr="00CE5451">
        <w:rPr>
          <w:lang w:eastAsia="ja-JP"/>
        </w:rPr>
        <w:t xml:space="preserve">". </w:t>
      </w:r>
      <w:r w:rsidRPr="00CE5451">
        <w:t xml:space="preserve">The number of PLMNs that the MS can store in the list of </w:t>
      </w:r>
      <w:r w:rsidRPr="00CE5451">
        <w:rPr>
          <w:lang w:eastAsia="ja-JP"/>
        </w:rPr>
        <w:t xml:space="preserve">"PLMNs with associated </w:t>
      </w:r>
      <w:r w:rsidRPr="00CE5451">
        <w:t>RAT restrictions</w:t>
      </w:r>
      <w:r w:rsidRPr="00CE5451">
        <w:rPr>
          <w:lang w:eastAsia="ja-JP"/>
        </w:rPr>
        <w:t xml:space="preserve">" </w:t>
      </w:r>
      <w:r w:rsidRPr="00CE5451">
        <w:t xml:space="preserve">is implementation specific, but it shall be at least </w:t>
      </w:r>
      <w:proofErr w:type="gramStart"/>
      <w:r w:rsidRPr="00CE5451">
        <w:t>one;</w:t>
      </w:r>
      <w:proofErr w:type="gramEnd"/>
    </w:p>
    <w:p w14:paraId="7A016456" w14:textId="4E5E1EA5" w:rsidR="0096275B" w:rsidRPr="00CE5451" w:rsidRDefault="0012162A" w:rsidP="0096275B">
      <w:pPr>
        <w:pStyle w:val="B1"/>
        <w:rPr>
          <w:highlight w:val="yellow"/>
        </w:rPr>
      </w:pPr>
      <w:r w:rsidRPr="00CE5451">
        <w:t>-</w:t>
      </w:r>
      <w:r w:rsidRPr="00CE5451">
        <w:tab/>
        <w:t xml:space="preserve">in automatic PLMN selection the MS shall not consider the PLMN/access technology combinations included in the </w:t>
      </w:r>
      <w:r w:rsidRPr="00CE5451">
        <w:rPr>
          <w:lang w:eastAsia="ja-JP"/>
        </w:rPr>
        <w:t xml:space="preserve">"PLMNs with associated </w:t>
      </w:r>
      <w:r w:rsidRPr="00CE5451">
        <w:t>RAT restrictions</w:t>
      </w:r>
      <w:r w:rsidRPr="00CE5451">
        <w:rPr>
          <w:lang w:eastAsia="ja-JP"/>
        </w:rPr>
        <w:t>"</w:t>
      </w:r>
      <w:r w:rsidRPr="00CE5451">
        <w:t xml:space="preserve"> as PLMN selection candidates.</w:t>
      </w:r>
    </w:p>
    <w:p w14:paraId="24D83CD2" w14:textId="1127E07C" w:rsidR="0012162A" w:rsidRPr="00CE5451" w:rsidRDefault="0012162A" w:rsidP="0012162A">
      <w:pPr>
        <w:pStyle w:val="B1"/>
        <w:rPr>
          <w:color w:val="FF0000"/>
        </w:rPr>
      </w:pPr>
      <w:r w:rsidRPr="00CE5451">
        <w:rPr>
          <w:color w:val="FF0000"/>
        </w:rPr>
        <w:lastRenderedPageBreak/>
        <w:t>Editor's note:</w:t>
      </w:r>
      <w:r w:rsidRPr="00CE5451">
        <w:rPr>
          <w:color w:val="FF0000"/>
        </w:rPr>
        <w:tab/>
        <w:t xml:space="preserve">It is FFS whether or not the </w:t>
      </w:r>
      <w:r w:rsidRPr="00CE5451">
        <w:rPr>
          <w:color w:val="FF0000"/>
          <w:lang w:eastAsia="ja-JP"/>
        </w:rPr>
        <w:t xml:space="preserve">"PLMNs with associated </w:t>
      </w:r>
      <w:r w:rsidRPr="00CE5451">
        <w:rPr>
          <w:color w:val="FF0000"/>
        </w:rPr>
        <w:t>RAT restrictions</w:t>
      </w:r>
      <w:r w:rsidRPr="00CE5451">
        <w:rPr>
          <w:color w:val="FF0000"/>
          <w:lang w:eastAsia="ja-JP"/>
        </w:rPr>
        <w:t>"</w:t>
      </w:r>
      <w:r w:rsidRPr="00CE5451">
        <w:rPr>
          <w:color w:val="FF0000"/>
        </w:rPr>
        <w:t xml:space="preserve"> list will be stored in the non-</w:t>
      </w:r>
      <w:proofErr w:type="gramStart"/>
      <w:r w:rsidRPr="00CE5451">
        <w:rPr>
          <w:color w:val="FF0000"/>
        </w:rPr>
        <w:t>volatile-memory</w:t>
      </w:r>
      <w:proofErr w:type="gramEnd"/>
      <w:r w:rsidRPr="00CE5451">
        <w:rPr>
          <w:color w:val="FF0000"/>
        </w:rPr>
        <w:t>.</w:t>
      </w:r>
    </w:p>
    <w:bookmarkEnd w:id="8"/>
    <w:bookmarkEnd w:id="9"/>
    <w:bookmarkEnd w:id="10"/>
    <w:bookmarkEnd w:id="11"/>
    <w:bookmarkEnd w:id="12"/>
    <w:bookmarkEnd w:id="13"/>
    <w:bookmarkEnd w:id="14"/>
    <w:bookmarkEnd w:id="15"/>
    <w:bookmarkEnd w:id="16"/>
    <w:p w14:paraId="5F76CBC1" w14:textId="3DC65E93" w:rsidR="002479CF" w:rsidRDefault="002479CF" w:rsidP="002479CF">
      <w:pPr>
        <w:rPr>
          <w:lang w:eastAsia="ko-KR"/>
        </w:rPr>
      </w:pPr>
      <w:ins w:id="18" w:author="Nokia_author" w:date="2024-10-28T22:53:00Z" w16du:dateUtc="2024-10-29T03:53:00Z">
        <w:r w:rsidRPr="00CE5451">
          <w:rPr>
            <w:lang w:eastAsia="ko-KR"/>
          </w:rPr>
          <w:t xml:space="preserve">After a </w:t>
        </w:r>
      </w:ins>
      <w:ins w:id="19" w:author="Nokia_author" w:date="2024-10-28T22:56:00Z" w16du:dateUtc="2024-10-29T03:56:00Z">
        <w:r w:rsidRPr="00CE5451">
          <w:rPr>
            <w:lang w:eastAsia="ko-KR"/>
          </w:rPr>
          <w:t xml:space="preserve">subsequent </w:t>
        </w:r>
      </w:ins>
      <w:ins w:id="20" w:author="Nokia_author" w:date="2024-10-28T22:53:00Z" w16du:dateUtc="2024-10-29T03:53:00Z">
        <w:r w:rsidRPr="00CE5451">
          <w:rPr>
            <w:lang w:eastAsia="ko-KR"/>
          </w:rPr>
          <w:t xml:space="preserve">manual selection of a PLMN/access technology </w:t>
        </w:r>
      </w:ins>
      <w:ins w:id="21" w:author="Nokia_author" w:date="2024-10-28T22:54:00Z" w16du:dateUtc="2024-10-29T03:54:00Z">
        <w:r w:rsidRPr="00CE5451">
          <w:rPr>
            <w:lang w:eastAsia="ko-KR"/>
          </w:rPr>
          <w:t xml:space="preserve">combination included in the </w:t>
        </w:r>
        <w:r w:rsidRPr="00CE5451">
          <w:t xml:space="preserve">list of </w:t>
        </w:r>
        <w:r w:rsidRPr="00CE5451">
          <w:rPr>
            <w:lang w:eastAsia="ja-JP"/>
          </w:rPr>
          <w:t xml:space="preserve">"PLMNs with associated </w:t>
        </w:r>
        <w:r w:rsidRPr="00CE5451">
          <w:t>RAT restrictions</w:t>
        </w:r>
        <w:r w:rsidRPr="00CE5451">
          <w:rPr>
            <w:lang w:eastAsia="ja-JP"/>
          </w:rPr>
          <w:t>"</w:t>
        </w:r>
        <w:r w:rsidRPr="00CE5451">
          <w:rPr>
            <w:lang w:eastAsia="ko-KR"/>
          </w:rPr>
          <w:t>, if there is a successful LR not for disaster roaming services, th</w:t>
        </w:r>
      </w:ins>
      <w:ins w:id="22" w:author="Nokia_author" w:date="2024-10-28T22:55:00Z" w16du:dateUtc="2024-10-29T03:55:00Z">
        <w:r w:rsidRPr="00CE5451">
          <w:rPr>
            <w:lang w:eastAsia="ko-KR"/>
          </w:rPr>
          <w:t xml:space="preserve">en the PLMN/access technology combination is removed from the </w:t>
        </w:r>
        <w:r w:rsidRPr="00CE5451">
          <w:t xml:space="preserve">list of </w:t>
        </w:r>
        <w:r w:rsidRPr="00CE5451">
          <w:rPr>
            <w:lang w:eastAsia="ja-JP"/>
          </w:rPr>
          <w:t xml:space="preserve">"PLMNs with associated </w:t>
        </w:r>
        <w:r w:rsidRPr="00CE5451">
          <w:t>RAT restrictions</w:t>
        </w:r>
        <w:r w:rsidRPr="00CE5451">
          <w:rPr>
            <w:lang w:eastAsia="ja-JP"/>
          </w:rPr>
          <w:t>"</w:t>
        </w:r>
        <w:r w:rsidRPr="00CE5451">
          <w:rPr>
            <w:lang w:eastAsia="ko-KR"/>
          </w:rPr>
          <w:t>.</w:t>
        </w:r>
      </w:ins>
    </w:p>
    <w:p w14:paraId="476912D0" w14:textId="77777777" w:rsidR="00CD45EE" w:rsidRPr="0053479D" w:rsidRDefault="00CD45EE" w:rsidP="00CD4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0B990450" w14:textId="77777777" w:rsidR="0097689C" w:rsidRPr="00CE5451" w:rsidRDefault="0097689C" w:rsidP="0097689C">
      <w:pPr>
        <w:pStyle w:val="Heading5"/>
      </w:pPr>
      <w:bookmarkStart w:id="23" w:name="_Toc20125211"/>
      <w:bookmarkStart w:id="24" w:name="_Toc27486408"/>
      <w:bookmarkStart w:id="25" w:name="_Toc36210461"/>
      <w:bookmarkStart w:id="26" w:name="_Toc45096320"/>
      <w:bookmarkStart w:id="27" w:name="_Toc45882353"/>
      <w:bookmarkStart w:id="28" w:name="_Toc51762149"/>
      <w:bookmarkStart w:id="29" w:name="_Toc83313336"/>
      <w:bookmarkStart w:id="30" w:name="_Toc171523427"/>
      <w:r w:rsidRPr="00CE5451">
        <w:t>4.4.3.1.2</w:t>
      </w:r>
      <w:r w:rsidRPr="00CE5451">
        <w:tab/>
        <w:t>Manual Network Selection Mode Procedure</w:t>
      </w:r>
      <w:bookmarkEnd w:id="23"/>
      <w:bookmarkEnd w:id="24"/>
      <w:bookmarkEnd w:id="25"/>
      <w:bookmarkEnd w:id="26"/>
      <w:bookmarkEnd w:id="27"/>
      <w:bookmarkEnd w:id="28"/>
      <w:bookmarkEnd w:id="29"/>
      <w:bookmarkEnd w:id="30"/>
    </w:p>
    <w:p w14:paraId="08473327" w14:textId="61ACC85F" w:rsidR="0097689C" w:rsidRPr="00CE5451" w:rsidRDefault="0097689C" w:rsidP="0097689C">
      <w:r w:rsidRPr="00CE5451">
        <w:t>The MS indicates whether there are any PLMNs, which are available using all supported access technologies. This includes PLMNs in the "forbidden PLMNs" list</w:t>
      </w:r>
      <w:r w:rsidRPr="00CE5451">
        <w:rPr>
          <w:lang w:eastAsia="zh-TW"/>
        </w:rPr>
        <w:t>,</w:t>
      </w:r>
      <w:r w:rsidRPr="00CE5451">
        <w:t xml:space="preserve"> "forbidden PLMNs for GPRS service"</w:t>
      </w:r>
      <w:r w:rsidRPr="00CE5451">
        <w:rPr>
          <w:lang w:eastAsia="zh-TW"/>
        </w:rPr>
        <w:t xml:space="preserve"> list,</w:t>
      </w:r>
      <w:r w:rsidRPr="00CE5451">
        <w:t xml:space="preserve"> PLMNs which only offer services not supported by the MS, and the list of </w:t>
      </w:r>
      <w:r w:rsidRPr="00CE5451">
        <w:rPr>
          <w:lang w:eastAsia="ja-JP"/>
        </w:rPr>
        <w:t>"</w:t>
      </w:r>
      <w:r w:rsidRPr="00CE5451">
        <w:t xml:space="preserve">PLMNs not allowed </w:t>
      </w:r>
      <w:r w:rsidRPr="00CE5451">
        <w:rPr>
          <w:lang w:eastAsia="zh-CN"/>
        </w:rPr>
        <w:t>to operate at the present UE location</w:t>
      </w:r>
      <w:r w:rsidRPr="00CE5451">
        <w:rPr>
          <w:lang w:eastAsia="ja-JP"/>
        </w:rPr>
        <w:t>"</w:t>
      </w:r>
      <w:ins w:id="31" w:author="Nokia_author" w:date="2024-10-29T16:34:00Z" w16du:dateUtc="2024-10-29T21:34:00Z">
        <w:r w:rsidR="00A33EE4">
          <w:rPr>
            <w:rFonts w:hint="eastAsia"/>
            <w:lang w:eastAsia="ko-KR"/>
          </w:rPr>
          <w:t xml:space="preserve"> and </w:t>
        </w:r>
      </w:ins>
      <w:ins w:id="32" w:author="Nokia_author" w:date="2024-10-29T16:35:00Z" w16du:dateUtc="2024-10-29T21:35:00Z">
        <w:r w:rsidR="00A33EE4">
          <w:rPr>
            <w:rFonts w:hint="eastAsia"/>
            <w:lang w:eastAsia="ko-KR"/>
          </w:rPr>
          <w:t xml:space="preserve">PLMN/access technology combinations in the list of </w:t>
        </w:r>
        <w:r w:rsidR="00A33EE4" w:rsidRPr="00CE5451">
          <w:rPr>
            <w:lang w:eastAsia="ja-JP"/>
          </w:rPr>
          <w:t xml:space="preserve">"PLMNs with associated </w:t>
        </w:r>
        <w:r w:rsidR="00A33EE4" w:rsidRPr="00CE5451">
          <w:t>RAT restrictions</w:t>
        </w:r>
        <w:r w:rsidR="00A33EE4" w:rsidRPr="00CE5451">
          <w:rPr>
            <w:lang w:eastAsia="ja-JP"/>
          </w:rPr>
          <w:t>"</w:t>
        </w:r>
      </w:ins>
      <w:r w:rsidRPr="00CE5451">
        <w:t>. An MS which supports GSM COMPACT shall also indicate GSM COMPACT PLMNs (which use PBCCH).</w:t>
      </w:r>
    </w:p>
    <w:p w14:paraId="2E821A96" w14:textId="77777777" w:rsidR="0097689C" w:rsidRPr="00CE5451" w:rsidRDefault="0097689C" w:rsidP="0097689C">
      <w:r w:rsidRPr="00CE5451">
        <w:t>If displayed, PLMNs meeting the criteria above are presented in the following order:</w:t>
      </w:r>
    </w:p>
    <w:p w14:paraId="5042C7E7" w14:textId="77777777" w:rsidR="0097689C" w:rsidRPr="00CE5451" w:rsidRDefault="0097689C" w:rsidP="0097689C">
      <w:pPr>
        <w:pStyle w:val="B1"/>
      </w:pPr>
      <w:proofErr w:type="spellStart"/>
      <w:r w:rsidRPr="00CE5451">
        <w:t>i</w:t>
      </w:r>
      <w:proofErr w:type="spellEnd"/>
      <w:r w:rsidRPr="00CE5451">
        <w:t>)</w:t>
      </w:r>
      <w:r w:rsidRPr="00CE5451">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CE5451">
        <w:t>presented;</w:t>
      </w:r>
      <w:proofErr w:type="gramEnd"/>
    </w:p>
    <w:p w14:paraId="2CFBD9D6" w14:textId="77777777" w:rsidR="0097689C" w:rsidRPr="00CE5451" w:rsidRDefault="0097689C" w:rsidP="0097689C">
      <w:pPr>
        <w:pStyle w:val="B1"/>
      </w:pPr>
      <w:r w:rsidRPr="00CE5451">
        <w:t>ii)</w:t>
      </w:r>
      <w:r w:rsidRPr="00CE5451">
        <w:tab/>
        <w:t>PLMN/access technology combinations contained in the " User Controlled PLMN Selector with Access Technology " data file in the SIM (in priority order</w:t>
      </w:r>
      <w:proofErr w:type="gramStart"/>
      <w:r w:rsidRPr="00CE5451">
        <w:t>);</w:t>
      </w:r>
      <w:proofErr w:type="gramEnd"/>
    </w:p>
    <w:p w14:paraId="54E0B651" w14:textId="77777777" w:rsidR="0097689C" w:rsidRPr="00CE5451" w:rsidRDefault="0097689C" w:rsidP="0097689C">
      <w:pPr>
        <w:pStyle w:val="B1"/>
      </w:pPr>
      <w:r w:rsidRPr="00CE5451">
        <w:t>iii)</w:t>
      </w:r>
      <w:bookmarkStart w:id="33" w:name="_Hlk145523202"/>
      <w:r w:rsidRPr="00CE5451">
        <w:tab/>
      </w:r>
      <w:bookmarkEnd w:id="33"/>
      <w:r w:rsidRPr="00CE5451">
        <w:t>PLMN/access technology combinations contained in the "Operator Controlled PLMN Selector with Access Technology" data file in the SIM (in priority order) or stored in the ME (in priority order</w:t>
      </w:r>
      <w:proofErr w:type="gramStart"/>
      <w:r w:rsidRPr="00CE5451">
        <w:t>);</w:t>
      </w:r>
      <w:proofErr w:type="gramEnd"/>
    </w:p>
    <w:p w14:paraId="4BBF1785" w14:textId="77777777" w:rsidR="0097689C" w:rsidRPr="00CE5451" w:rsidRDefault="0097689C" w:rsidP="0097689C">
      <w:pPr>
        <w:pStyle w:val="B1"/>
      </w:pPr>
      <w:r w:rsidRPr="00CE5451">
        <w:t>iv)</w:t>
      </w:r>
      <w:bookmarkStart w:id="34" w:name="_Hlk145523333"/>
      <w:r w:rsidRPr="00CE5451">
        <w:tab/>
      </w:r>
      <w:bookmarkEnd w:id="34"/>
      <w:r w:rsidRPr="00CE5451">
        <w:t xml:space="preserve">other PLMN/access technology combinations with received high quality signal in random </w:t>
      </w:r>
      <w:proofErr w:type="gramStart"/>
      <w:r w:rsidRPr="00CE5451">
        <w:t>order;</w:t>
      </w:r>
      <w:proofErr w:type="gramEnd"/>
    </w:p>
    <w:p w14:paraId="7CF617D6" w14:textId="77777777" w:rsidR="0097689C" w:rsidRPr="00CE5451" w:rsidRDefault="0097689C" w:rsidP="0097689C">
      <w:pPr>
        <w:pStyle w:val="NO"/>
      </w:pPr>
      <w:r w:rsidRPr="00CE5451">
        <w:t>NOTE 1:</w:t>
      </w:r>
      <w:r w:rsidRPr="00CE5451">
        <w:tab/>
        <w:t>High quality signal is defined in the appropriate AS specification.</w:t>
      </w:r>
    </w:p>
    <w:p w14:paraId="07FD7ABC" w14:textId="77777777" w:rsidR="0097689C" w:rsidRPr="00CE5451" w:rsidRDefault="0097689C" w:rsidP="0097689C">
      <w:pPr>
        <w:pStyle w:val="B1"/>
      </w:pPr>
      <w:r w:rsidRPr="00CE5451">
        <w:t xml:space="preserve">v) </w:t>
      </w:r>
      <w:r w:rsidRPr="00CE5451">
        <w:tab/>
        <w:t>other PLMN/access technology combinations in order of decreasing signal quality.</w:t>
      </w:r>
    </w:p>
    <w:p w14:paraId="225A39DE" w14:textId="77777777" w:rsidR="0097689C" w:rsidRPr="00CE5451" w:rsidRDefault="0097689C" w:rsidP="0097689C">
      <w:r w:rsidRPr="00CE5451">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A6ABCA2" w14:textId="77777777" w:rsidR="0097689C" w:rsidRPr="00CE5451" w:rsidRDefault="0097689C" w:rsidP="0097689C">
      <w:r w:rsidRPr="00CE5451">
        <w:t>In v, requirement h) in clause 4.4.3.1.1 applies.</w:t>
      </w:r>
    </w:p>
    <w:p w14:paraId="6BD37B86" w14:textId="77777777" w:rsidR="0097689C" w:rsidRPr="00CE5451" w:rsidRDefault="0097689C" w:rsidP="0097689C">
      <w:r w:rsidRPr="00CE5451">
        <w:t xml:space="preserve">In </w:t>
      </w:r>
      <w:proofErr w:type="spellStart"/>
      <w:r w:rsidRPr="00CE5451">
        <w:t>i</w:t>
      </w:r>
      <w:proofErr w:type="spellEnd"/>
      <w:r w:rsidRPr="00CE5451">
        <w:t xml:space="preserve"> to v, requirements j), k) and l) in clause 4.4.3.1.1 apply.</w:t>
      </w:r>
    </w:p>
    <w:p w14:paraId="2B36BA71" w14:textId="77777777" w:rsidR="0097689C" w:rsidRPr="00CE5451" w:rsidRDefault="0097689C" w:rsidP="0097689C">
      <w:r w:rsidRPr="00CE5451">
        <w:t>In iii, requirement p) in clause 4.4.3.1.1 applies.</w:t>
      </w:r>
    </w:p>
    <w:p w14:paraId="6D9B5724" w14:textId="77777777" w:rsidR="0097689C" w:rsidRPr="00CE5451" w:rsidRDefault="0097689C" w:rsidP="0097689C">
      <w:r w:rsidRPr="00CE5451">
        <w:t>In GSM COMPACT, the non-support of voice services shall be indicated to the user.</w:t>
      </w:r>
    </w:p>
    <w:p w14:paraId="7B6AF4F7" w14:textId="77777777" w:rsidR="0097689C" w:rsidRPr="00CE5451" w:rsidRDefault="0097689C" w:rsidP="0097689C">
      <w:r w:rsidRPr="00CE5451">
        <w:t>The HPLMN may provide on the SIM additional information on the available PLMNs. If this information is provided, then the MS shall indicate it to the user. This information, provided as free text may include:</w:t>
      </w:r>
    </w:p>
    <w:p w14:paraId="51448F5B" w14:textId="77777777" w:rsidR="0097689C" w:rsidRPr="00CE5451" w:rsidRDefault="0097689C" w:rsidP="0097689C">
      <w:pPr>
        <w:pStyle w:val="B1"/>
      </w:pPr>
      <w:r w:rsidRPr="00CE5451">
        <w:t>-</w:t>
      </w:r>
      <w:r w:rsidRPr="00CE5451">
        <w:tab/>
        <w:t>preferred partner,</w:t>
      </w:r>
    </w:p>
    <w:p w14:paraId="4E3C77FD" w14:textId="77777777" w:rsidR="0097689C" w:rsidRPr="00CE5451" w:rsidRDefault="0097689C" w:rsidP="0097689C">
      <w:pPr>
        <w:pStyle w:val="B1"/>
      </w:pPr>
      <w:r w:rsidRPr="00CE5451">
        <w:t>-</w:t>
      </w:r>
      <w:r w:rsidRPr="00CE5451">
        <w:tab/>
        <w:t>roaming agreement status,</w:t>
      </w:r>
    </w:p>
    <w:p w14:paraId="00D40E43" w14:textId="77777777" w:rsidR="0097689C" w:rsidRPr="00CE5451" w:rsidRDefault="0097689C" w:rsidP="0097689C">
      <w:pPr>
        <w:pStyle w:val="B1"/>
      </w:pPr>
      <w:r w:rsidRPr="00CE5451">
        <w:t>-</w:t>
      </w:r>
      <w:r w:rsidRPr="00CE5451">
        <w:tab/>
        <w:t>supported services</w:t>
      </w:r>
    </w:p>
    <w:p w14:paraId="6233E2A6" w14:textId="77777777" w:rsidR="0097689C" w:rsidRPr="00CE5451" w:rsidRDefault="0097689C" w:rsidP="0097689C">
      <w:r w:rsidRPr="00CE5451">
        <w:t>Furthermore, the MS may indicate whether the available PLMNs are present on the EHPLMN list, the Forbidden list, the User Controlled PLMN List or the Operator Controlled PLMN List. The MS may also indicate that the PLMN is not present on any of these lists.</w:t>
      </w:r>
    </w:p>
    <w:p w14:paraId="7B8AF0FD" w14:textId="77777777" w:rsidR="0097689C" w:rsidRPr="00CE5451" w:rsidRDefault="0097689C" w:rsidP="0097689C">
      <w:r w:rsidRPr="00CE5451">
        <w:t>If:</w:t>
      </w:r>
    </w:p>
    <w:p w14:paraId="1C4C1ACA" w14:textId="77777777" w:rsidR="0097689C" w:rsidRPr="00CE5451" w:rsidRDefault="0097689C" w:rsidP="0097689C">
      <w:pPr>
        <w:pStyle w:val="B1"/>
      </w:pPr>
      <w:r w:rsidRPr="00CE5451">
        <w:t>-</w:t>
      </w:r>
      <w:r w:rsidRPr="00CE5451">
        <w:tab/>
        <w:t xml:space="preserve">the MS supports </w:t>
      </w:r>
      <w:proofErr w:type="gramStart"/>
      <w:r w:rsidRPr="00CE5451">
        <w:t>MINT;</w:t>
      </w:r>
      <w:proofErr w:type="gramEnd"/>
    </w:p>
    <w:p w14:paraId="2EAC7B0B" w14:textId="77777777" w:rsidR="0097689C" w:rsidRPr="00CE5451" w:rsidRDefault="0097689C" w:rsidP="0097689C">
      <w:pPr>
        <w:pStyle w:val="B1"/>
      </w:pPr>
      <w:r w:rsidRPr="00CE5451">
        <w:t>-</w:t>
      </w:r>
      <w:r w:rsidRPr="00CE5451">
        <w:tab/>
        <w:t xml:space="preserve">the MS is not registered via non-3GPP access connected to </w:t>
      </w:r>
      <w:proofErr w:type="gramStart"/>
      <w:r w:rsidRPr="00CE5451">
        <w:t>5GCN;</w:t>
      </w:r>
      <w:proofErr w:type="gramEnd"/>
    </w:p>
    <w:p w14:paraId="29F92FA9" w14:textId="77777777" w:rsidR="0097689C" w:rsidRPr="00CE5451" w:rsidRDefault="0097689C" w:rsidP="0097689C">
      <w:pPr>
        <w:pStyle w:val="B1"/>
      </w:pPr>
      <w:r w:rsidRPr="00CE5451">
        <w:lastRenderedPageBreak/>
        <w:t>-</w:t>
      </w:r>
      <w:r w:rsidRPr="00CE5451">
        <w:tab/>
        <w:t>the MS has detected that the RPLMN is a UE determined PLMN with disaster condition as broadcasted by an NG-RAN cell of an available PLMN(s) (see clause 4.4.3.1.1</w:t>
      </w:r>
      <w:proofErr w:type="gramStart"/>
      <w:r w:rsidRPr="00CE5451">
        <w:t>);</w:t>
      </w:r>
      <w:proofErr w:type="gramEnd"/>
    </w:p>
    <w:p w14:paraId="57A637FE" w14:textId="77777777" w:rsidR="0097689C" w:rsidRPr="00CE5451" w:rsidRDefault="0097689C" w:rsidP="0097689C">
      <w:pPr>
        <w:pStyle w:val="B1"/>
      </w:pPr>
      <w:r w:rsidRPr="00CE5451">
        <w:t>-</w:t>
      </w:r>
      <w:r w:rsidRPr="00CE5451">
        <w:tab/>
        <w:t>only forbidden PLMN(s) are available; and</w:t>
      </w:r>
    </w:p>
    <w:p w14:paraId="1EBEDDB2" w14:textId="77777777" w:rsidR="0097689C" w:rsidRPr="00CE5451" w:rsidRDefault="0097689C" w:rsidP="0097689C">
      <w:pPr>
        <w:pStyle w:val="B1"/>
      </w:pPr>
      <w:r w:rsidRPr="00CE5451">
        <w:t>-</w:t>
      </w:r>
      <w:r w:rsidRPr="00CE5451">
        <w:tab/>
        <w:t>the MS receives indication that some of the forbidden PLMN(s) provide disaster roaming services to the MS(s) of the RPLMN (see clause 4.4.3.1.1),</w:t>
      </w:r>
    </w:p>
    <w:p w14:paraId="1B4BC803" w14:textId="77777777" w:rsidR="0097689C" w:rsidRPr="00CE5451" w:rsidRDefault="0097689C" w:rsidP="0097689C">
      <w:pPr>
        <w:pStyle w:val="B1"/>
      </w:pPr>
      <w:r w:rsidRPr="00CE5451">
        <w:t>then the MS may indicate to the user that those PLMN(s) support disaster roaming services.</w:t>
      </w:r>
    </w:p>
    <w:p w14:paraId="4544E678" w14:textId="254B6925" w:rsidR="0097689C" w:rsidRPr="00CE5451" w:rsidRDefault="0097689C" w:rsidP="0097689C">
      <w:r w:rsidRPr="00CE5451">
        <w:t xml:space="preserve">In </w:t>
      </w:r>
      <w:proofErr w:type="spellStart"/>
      <w:r w:rsidRPr="00CE5451">
        <w:t>i</w:t>
      </w:r>
      <w:proofErr w:type="spellEnd"/>
      <w:r w:rsidRPr="00CE5451">
        <w:t xml:space="preserve"> to v, if the MS supports CAG, for each PLMN/access technology combination of NG-RAN access technology, the MS shall present to the user:</w:t>
      </w:r>
    </w:p>
    <w:p w14:paraId="7F4A5917" w14:textId="77777777" w:rsidR="0097689C" w:rsidRPr="00CE5451" w:rsidRDefault="0097689C" w:rsidP="0097689C">
      <w:pPr>
        <w:pStyle w:val="B1"/>
      </w:pPr>
      <w:r w:rsidRPr="00CE5451">
        <w:t>a)</w:t>
      </w:r>
      <w:r w:rsidRPr="00CE5451">
        <w:tab/>
        <w:t>the PLMN/access technology combination and a list of CAG-IDs composed of one or more CAG-IDs such that for each CAG-ID:</w:t>
      </w:r>
    </w:p>
    <w:p w14:paraId="6248BCD7" w14:textId="77777777" w:rsidR="0097689C" w:rsidRPr="00CE5451" w:rsidRDefault="0097689C" w:rsidP="0097689C">
      <w:pPr>
        <w:pStyle w:val="B2"/>
      </w:pPr>
      <w:r w:rsidRPr="00CE5451">
        <w:t>1)</w:t>
      </w:r>
      <w:r w:rsidRPr="00CE5451">
        <w:tab/>
        <w:t>there is an available CAG cell which broadcasts the CAG-ID for the PLMN; and</w:t>
      </w:r>
    </w:p>
    <w:p w14:paraId="1B817D1E" w14:textId="77777777" w:rsidR="0097689C" w:rsidRPr="00CE5451" w:rsidRDefault="0097689C" w:rsidP="0097689C">
      <w:pPr>
        <w:pStyle w:val="B2"/>
      </w:pPr>
      <w:r w:rsidRPr="00CE5451">
        <w:t>2)</w:t>
      </w:r>
      <w:r w:rsidRPr="00CE5451">
        <w:tab/>
        <w:t>the following is true:</w:t>
      </w:r>
    </w:p>
    <w:p w14:paraId="51A9A8C9" w14:textId="77777777" w:rsidR="0097689C" w:rsidRPr="00CE5451" w:rsidRDefault="0097689C" w:rsidP="0097689C">
      <w:pPr>
        <w:pStyle w:val="B3"/>
      </w:pPr>
      <w:proofErr w:type="spellStart"/>
      <w:r w:rsidRPr="00CE5451">
        <w:t>i</w:t>
      </w:r>
      <w:proofErr w:type="spellEnd"/>
      <w:r w:rsidRPr="00CE5451">
        <w:t>)</w:t>
      </w:r>
      <w:r w:rsidRPr="00CE5451">
        <w:tab/>
        <w:t>there exists an entry with the PLMN ID of the PLMN in the "CAG information list" and the CAG-ID is authorized based on</w:t>
      </w:r>
      <w:r w:rsidRPr="00CE5451" w:rsidDel="00913583">
        <w:t xml:space="preserve"> </w:t>
      </w:r>
      <w:r w:rsidRPr="00CE5451">
        <w:t>the "Allowed CAG list" of the entry; or</w:t>
      </w:r>
    </w:p>
    <w:p w14:paraId="74BD0C65" w14:textId="77777777" w:rsidR="0097689C" w:rsidRPr="00CE5451" w:rsidRDefault="0097689C" w:rsidP="0097689C">
      <w:pPr>
        <w:pStyle w:val="B3"/>
      </w:pPr>
      <w:r w:rsidRPr="00CE5451">
        <w:t>ii)</w:t>
      </w:r>
      <w:r w:rsidRPr="00CE5451">
        <w:tab/>
        <w:t>the available CAG cell broadcasting the CAG-ID for the PLMN also broadcasts that the PLMN allows a user to manually select the CAG-ID.</w:t>
      </w:r>
    </w:p>
    <w:p w14:paraId="139175AE" w14:textId="77777777" w:rsidR="0097689C" w:rsidRPr="00CE5451" w:rsidRDefault="0097689C" w:rsidP="0097689C">
      <w:pPr>
        <w:pStyle w:val="B1"/>
      </w:pPr>
      <w:r w:rsidRPr="00CE5451">
        <w:tab/>
        <w:t>For each of the presented CAG-ID, the MS may indicate to the user whether the CAG-ID is authorized based on</w:t>
      </w:r>
      <w:r w:rsidRPr="00CE5451" w:rsidDel="00BF07F9">
        <w:t xml:space="preserve"> </w:t>
      </w:r>
      <w:r w:rsidRPr="00CE5451">
        <w:t>the "Allowed CAG list" stored in the UE; and</w:t>
      </w:r>
    </w:p>
    <w:p w14:paraId="4E5C58C5" w14:textId="77777777" w:rsidR="0097689C" w:rsidRPr="00CE5451" w:rsidRDefault="0097689C" w:rsidP="0097689C">
      <w:pPr>
        <w:pStyle w:val="B1"/>
      </w:pPr>
      <w:r w:rsidRPr="00CE5451">
        <w:t>b)</w:t>
      </w:r>
      <w:r w:rsidRPr="00CE5451">
        <w:tab/>
        <w:t>the PLMN/access technology combination without a list of CAG-IDs, if there is an available NG-RAN cell which is not a CAG cell for the PLMN.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47C65F1F" w14:textId="77777777" w:rsidR="0097689C" w:rsidRPr="00CE5451" w:rsidRDefault="0097689C" w:rsidP="0097689C">
      <w:r w:rsidRPr="00CE5451">
        <w:t>If the NAS receives a human-readable network name associated with a CAG-ID and a PLMN ID from the AS, the human-readable network name shall be sent along with the CAG-ID and PLMN ID to the upper layer for use in manual CAG selection.</w:t>
      </w:r>
    </w:p>
    <w:p w14:paraId="203C1523" w14:textId="77777777" w:rsidR="0097689C" w:rsidRPr="00CE5451" w:rsidRDefault="0097689C" w:rsidP="0097689C">
      <w:pPr>
        <w:pStyle w:val="NO"/>
      </w:pPr>
      <w:r w:rsidRPr="00CE5451">
        <w:t>NOTE 2:</w:t>
      </w:r>
      <w:r w:rsidRPr="00CE5451">
        <w:tab/>
        <w:t>A human-readable network name can be broadcasted per CAG-ID and PLMN ID by a CAG cell.</w:t>
      </w:r>
    </w:p>
    <w:p w14:paraId="78A6854F" w14:textId="0117F136" w:rsidR="000E2CBE" w:rsidRDefault="000E2CBE" w:rsidP="0097689C">
      <w:pPr>
        <w:rPr>
          <w:ins w:id="35" w:author="Nokia_author" w:date="2024-10-30T10:05:00Z" w16du:dateUtc="2024-10-30T04:35:00Z"/>
        </w:rPr>
      </w:pPr>
      <w:ins w:id="36" w:author="Nokia_author" w:date="2024-10-30T10:05:00Z" w16du:dateUtc="2024-10-30T04:35:00Z">
        <w:r w:rsidRPr="00CE5451">
          <w:t>If</w:t>
        </w:r>
        <w:r w:rsidRPr="00CE5451">
          <w:rPr>
            <w:lang w:eastAsia="ko-KR"/>
          </w:rPr>
          <w:t xml:space="preserve"> the MS </w:t>
        </w:r>
        <w:r w:rsidRPr="00CE5451">
          <w:t>maintain</w:t>
        </w:r>
        <w:r w:rsidRPr="00CE5451">
          <w:rPr>
            <w:lang w:eastAsia="ko-KR"/>
          </w:rPr>
          <w:t>s</w:t>
        </w:r>
        <w:r w:rsidRPr="00CE5451">
          <w:t xml:space="preserve"> a list of </w:t>
        </w:r>
        <w:r w:rsidRPr="00CE5451">
          <w:rPr>
            <w:lang w:eastAsia="ja-JP"/>
          </w:rPr>
          <w:t xml:space="preserve">"PLMNs with associated </w:t>
        </w:r>
        <w:r w:rsidRPr="00CE5451">
          <w:t>RAT restrictions</w:t>
        </w:r>
        <w:r w:rsidRPr="00CE5451">
          <w:rPr>
            <w:lang w:eastAsia="ja-JP"/>
          </w:rPr>
          <w:t>"</w:t>
        </w:r>
        <w:r w:rsidRPr="00CE5451">
          <w:rPr>
            <w:lang w:eastAsia="ko-KR"/>
          </w:rPr>
          <w:t xml:space="preserve"> and a displayed PLMN/access technology combination according to </w:t>
        </w:r>
        <w:proofErr w:type="spellStart"/>
        <w:r w:rsidRPr="00CE5451">
          <w:rPr>
            <w:lang w:eastAsia="ko-KR"/>
          </w:rPr>
          <w:t>i</w:t>
        </w:r>
        <w:proofErr w:type="spellEnd"/>
        <w:r w:rsidRPr="00CE5451">
          <w:rPr>
            <w:lang w:eastAsia="ko-KR"/>
          </w:rPr>
          <w:t xml:space="preserve"> to v is included in the list of "PLMNs with associated RAT restrictions",</w:t>
        </w:r>
        <w:r w:rsidRPr="00CE5451">
          <w:t xml:space="preserve"> the MS may indicate to the user that th</w:t>
        </w:r>
        <w:r w:rsidRPr="00CE5451">
          <w:rPr>
            <w:lang w:eastAsia="ko-KR"/>
          </w:rPr>
          <w:t>e</w:t>
        </w:r>
        <w:r w:rsidRPr="00CE5451">
          <w:t xml:space="preserve"> PLMN/access technology combination </w:t>
        </w:r>
        <w:r w:rsidRPr="00CE5451">
          <w:rPr>
            <w:lang w:eastAsia="ko-KR"/>
          </w:rPr>
          <w:t>is</w:t>
        </w:r>
        <w:r w:rsidRPr="00CE5451">
          <w:t xml:space="preserve"> restricted.</w:t>
        </w:r>
      </w:ins>
    </w:p>
    <w:p w14:paraId="3C039045" w14:textId="388D5F30" w:rsidR="0097689C" w:rsidRPr="00CE5451" w:rsidRDefault="0097689C" w:rsidP="0097689C">
      <w:r w:rsidRPr="00CE5451">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CE5451">
        <w:rPr>
          <w:lang w:eastAsia="zh-CN"/>
        </w:rPr>
        <w:t>tracking areas for roaming</w:t>
      </w:r>
      <w:r w:rsidRPr="00CE5451">
        <w:t>", "forbidden location areas for regional provision of service", "forbidden tracking areas for regional provision of service", "5GS</w:t>
      </w:r>
      <w:r w:rsidRPr="00CE5451">
        <w:rPr>
          <w:lang w:eastAsia="zh-CN"/>
        </w:rPr>
        <w:t xml:space="preserve"> forbidden tracking areas for regional provision of service</w:t>
      </w:r>
      <w:r w:rsidRPr="00CE5451">
        <w:t>", "forbidden PLMNs for GPRS service", "</w:t>
      </w:r>
      <w:r w:rsidRPr="00CE5451">
        <w:rPr>
          <w:lang w:eastAsia="zh-CN"/>
        </w:rPr>
        <w:t>PLMN</w:t>
      </w:r>
      <w:r w:rsidRPr="00CE5451">
        <w:t>s</w:t>
      </w:r>
      <w:r w:rsidRPr="00CE5451">
        <w:rPr>
          <w:lang w:eastAsia="zh-CN"/>
        </w:rPr>
        <w:t xml:space="preserve"> not allowed to operate at the present UE location</w:t>
      </w:r>
      <w:r w:rsidRPr="00CE5451">
        <w:t>"</w:t>
      </w:r>
      <w:ins w:id="37" w:author="Nokia_author" w:date="2024-10-30T10:06:00Z" w16du:dateUtc="2024-10-30T04:36:00Z">
        <w:r w:rsidR="00AC62DE">
          <w:t>,</w:t>
        </w:r>
      </w:ins>
      <w:del w:id="38" w:author="Nokia_author" w:date="2024-10-30T10:06:00Z" w16du:dateUtc="2024-10-30T04:36:00Z">
        <w:r w:rsidRPr="00CE5451" w:rsidDel="00AC62DE">
          <w:delText xml:space="preserve"> and</w:delText>
        </w:r>
      </w:del>
      <w:r w:rsidRPr="00CE5451">
        <w:t xml:space="preserve"> "forbidden PLMNs"</w:t>
      </w:r>
      <w:ins w:id="39" w:author="Nokia_author" w:date="2024-10-30T10:06:00Z" w16du:dateUtc="2024-10-30T04:36:00Z">
        <w:r w:rsidR="00A749D8" w:rsidRPr="00CE5451">
          <w:rPr>
            <w:lang w:eastAsia="ko-KR"/>
          </w:rPr>
          <w:t>, and "PLMNs with associated RAT restrictions"</w:t>
        </w:r>
      </w:ins>
      <w:r w:rsidR="00A749D8">
        <w:t xml:space="preserve"> </w:t>
      </w:r>
      <w:r w:rsidRPr="00CE5451">
        <w:t xml:space="preserve">lists. </w:t>
      </w:r>
      <w:proofErr w:type="gramStart"/>
      <w:r w:rsidRPr="00CE5451">
        <w:t>Also</w:t>
      </w:r>
      <w:proofErr w:type="gramEnd"/>
      <w:r w:rsidRPr="00CE5451">
        <w:t xml:space="preserve"> for such a registration, if the NAS has provided the AS with an indication to select:</w:t>
      </w:r>
    </w:p>
    <w:p w14:paraId="6FC27584" w14:textId="77777777" w:rsidR="0097689C" w:rsidRPr="00CE5451" w:rsidRDefault="0097689C" w:rsidP="0097689C">
      <w:pPr>
        <w:pStyle w:val="B1"/>
      </w:pPr>
      <w:r w:rsidRPr="00CE5451">
        <w:t>-</w:t>
      </w:r>
      <w:r w:rsidRPr="00CE5451">
        <w:tab/>
        <w:t>a non-CAG cell, the MS shall ignore the "indication that the MS is only allowed to access 5GS via CAG cells", if any, in the "CAG information list" for the selected PLMN; or</w:t>
      </w:r>
    </w:p>
    <w:p w14:paraId="1223299D" w14:textId="77777777" w:rsidR="0097689C" w:rsidRPr="00CE5451" w:rsidRDefault="0097689C" w:rsidP="0097689C">
      <w:pPr>
        <w:pStyle w:val="B1"/>
      </w:pPr>
      <w:r w:rsidRPr="00CE5451">
        <w:t>-</w:t>
      </w:r>
      <w:r w:rsidRPr="00CE5451">
        <w:tab/>
        <w:t>a selected CAG-ID and the CAG-ID is not authorized based on the "Allowed CAG list" associated with that PLMN in the "CAG information list", the MS shall consider the selected CAG-ID of the selected PLMN as authorized based on</w:t>
      </w:r>
      <w:r w:rsidRPr="00CE5451" w:rsidDel="00E72908">
        <w:t xml:space="preserve"> </w:t>
      </w:r>
      <w:r w:rsidRPr="00CE5451">
        <w:t>the "Allowed CAG list" for the selected PLMN for this registration attempt.</w:t>
      </w:r>
    </w:p>
    <w:p w14:paraId="6A002BCC" w14:textId="3CB07053" w:rsidR="0097689C" w:rsidRPr="00CE5451" w:rsidRDefault="0097689C" w:rsidP="0097689C">
      <w:pPr>
        <w:pStyle w:val="NO"/>
      </w:pPr>
      <w:r w:rsidRPr="00CE5451">
        <w:lastRenderedPageBreak/>
        <w:t>NOTE 3:</w:t>
      </w:r>
      <w:r w:rsidRPr="00CE5451">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239D210E" w14:textId="77777777" w:rsidR="0097689C" w:rsidRPr="00CE5451" w:rsidRDefault="0097689C" w:rsidP="0097689C">
      <w:r w:rsidRPr="00CE5451">
        <w:t>If the MS has, or is establishing, a PDU session for emergency services, a PDN connection for emergency bearer services or a PDP context for emergency bearer services or CS emergency call, being registered for emergency services or having an ongoing emergency services fallback procedure, manual network selection shall not be performed.</w:t>
      </w:r>
    </w:p>
    <w:p w14:paraId="5E09D7CC" w14:textId="77777777" w:rsidR="0097689C" w:rsidRPr="00CE5451" w:rsidRDefault="0097689C" w:rsidP="0097689C">
      <w:r w:rsidRPr="00CE5451">
        <w:t xml:space="preserve">After selection of a PLMN and CAG-ID, if the AS does not provide an indication of finding a cell belonging to the selected PLMN and which broadcasts the selected CAG-ID </w:t>
      </w:r>
      <w:r w:rsidRPr="00CE5451">
        <w:rPr>
          <w:rFonts w:eastAsia="MS Mincho"/>
          <w:lang w:eastAsia="ja-JP"/>
        </w:rPr>
        <w:t xml:space="preserve">for the registration procedure </w:t>
      </w:r>
      <w:r w:rsidRPr="00CE5451">
        <w:t>(</w:t>
      </w:r>
      <w:r w:rsidRPr="00CE5451">
        <w:rPr>
          <w:rFonts w:eastAsia="MS Mincho"/>
          <w:lang w:eastAsia="ja-JP"/>
        </w:rPr>
        <w:t>see 3GPP TS 38.304 [40])</w:t>
      </w:r>
      <w:r w:rsidRPr="00CE5451">
        <w:t>, then:</w:t>
      </w:r>
    </w:p>
    <w:p w14:paraId="3AA8926A" w14:textId="2F3A5E60" w:rsidR="0097689C" w:rsidRPr="00CE5451" w:rsidRDefault="0097689C" w:rsidP="0097689C">
      <w:pPr>
        <w:pStyle w:val="B1"/>
      </w:pPr>
      <w:proofErr w:type="spellStart"/>
      <w:r w:rsidRPr="00CE5451">
        <w:t>i</w:t>
      </w:r>
      <w:proofErr w:type="spellEnd"/>
      <w:r w:rsidRPr="00CE5451">
        <w:t>)</w:t>
      </w:r>
      <w:r w:rsidRPr="00CE5451">
        <w:tab/>
        <w:t>the MS shall indicate to user that it can</w:t>
      </w:r>
      <w:del w:id="40" w:author="Nokia_author" w:date="2024-10-30T10:07:00Z" w16du:dateUtc="2024-10-30T04:37:00Z">
        <w:r w:rsidRPr="00CE5451" w:rsidDel="00245107">
          <w:delText xml:space="preserve"> </w:delText>
        </w:r>
      </w:del>
      <w:r w:rsidRPr="00CE5451">
        <w:t>not find the selected PLMN and CAG-ID; and</w:t>
      </w:r>
    </w:p>
    <w:p w14:paraId="7005B629" w14:textId="77777777" w:rsidR="0097689C" w:rsidRPr="00CE5451" w:rsidRDefault="0097689C" w:rsidP="0097689C">
      <w:pPr>
        <w:pStyle w:val="B1"/>
      </w:pPr>
      <w:r w:rsidRPr="00CE5451">
        <w:t>ii)</w:t>
      </w:r>
      <w:r w:rsidRPr="00CE5451">
        <w:tab/>
        <w:t>If there is an "indication that the MS is only allowed to access 5GS via CAG cells" in the "CAG information list" for the selected PLMN, the MS may attempt to camp on a suitable CAG cell broadcasting a CAG-ID authorized based on</w:t>
      </w:r>
      <w:r w:rsidRPr="00CE5451" w:rsidDel="00D00BAD">
        <w:t xml:space="preserve"> </w:t>
      </w:r>
      <w:r w:rsidRPr="00CE5451">
        <w:t>the "Allowed CAG list" for the selected PLMN or an acceptable cell, otherwise the MS may attempt to camp on a suitable cell belonging to the selected PLMN (i.e. a non-CAG cell or a CAG cell broadcasting a CAG-ID authorized based on</w:t>
      </w:r>
      <w:r w:rsidRPr="00CE5451" w:rsidDel="00081837">
        <w:t xml:space="preserve"> </w:t>
      </w:r>
      <w:r w:rsidRPr="00CE5451">
        <w:t>the "Allowed CAG list" for the selected PLMN) or an acceptable cell.</w:t>
      </w:r>
    </w:p>
    <w:p w14:paraId="262A31F1" w14:textId="77777777" w:rsidR="0097689C" w:rsidRPr="00CE5451" w:rsidRDefault="0097689C" w:rsidP="0097689C">
      <w:r w:rsidRPr="00CE5451">
        <w:t>Once the MS has registered on a PLMN selected by the user, the MS shall not automatically register on a different PLMN unless:</w:t>
      </w:r>
    </w:p>
    <w:p w14:paraId="3BCAA585" w14:textId="77777777" w:rsidR="0097689C" w:rsidRPr="00CE5451" w:rsidRDefault="0097689C" w:rsidP="0097689C">
      <w:pPr>
        <w:pStyle w:val="B1"/>
      </w:pPr>
      <w:proofErr w:type="spellStart"/>
      <w:r w:rsidRPr="00CE5451">
        <w:t>i</w:t>
      </w:r>
      <w:proofErr w:type="spellEnd"/>
      <w:r w:rsidRPr="00CE5451">
        <w:t>)</w:t>
      </w:r>
      <w:r w:rsidRPr="00CE5451">
        <w:tab/>
        <w:t>the new PLMN is declared as an equivalent PLMN by the registered PLMN.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p>
    <w:p w14:paraId="683CB748" w14:textId="77777777" w:rsidR="0097689C" w:rsidRPr="00CE5451" w:rsidRDefault="0097689C" w:rsidP="0097689C">
      <w:pPr>
        <w:pStyle w:val="B1"/>
      </w:pPr>
      <w:r w:rsidRPr="00CE5451">
        <w:t>ii)</w:t>
      </w:r>
      <w:r w:rsidRPr="00CE5451">
        <w:tab/>
        <w:t xml:space="preserve">the user selects automatic </w:t>
      </w:r>
      <w:proofErr w:type="gramStart"/>
      <w:r w:rsidRPr="00CE5451">
        <w:t>mode;</w:t>
      </w:r>
      <w:proofErr w:type="gramEnd"/>
    </w:p>
    <w:p w14:paraId="7C50286F" w14:textId="77777777" w:rsidR="0097689C" w:rsidRPr="00CE5451" w:rsidRDefault="0097689C" w:rsidP="0097689C">
      <w:pPr>
        <w:pStyle w:val="B1"/>
      </w:pPr>
      <w:r w:rsidRPr="00CE5451">
        <w:t>iii)</w:t>
      </w:r>
      <w:r w:rsidRPr="00CE5451">
        <w:tab/>
        <w:t xml:space="preserve">the user initiates an emergency call while the MS is in </w:t>
      </w:r>
      <w:proofErr w:type="gramStart"/>
      <w:r w:rsidRPr="00CE5451">
        <w:t>limited service</w:t>
      </w:r>
      <w:proofErr w:type="gramEnd"/>
      <w:r w:rsidRPr="00CE5451">
        <w:t xml:space="preserv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2A2C1E04" w14:textId="77777777" w:rsidR="0097689C" w:rsidRPr="00CE5451" w:rsidRDefault="0097689C" w:rsidP="0097689C">
      <w:pPr>
        <w:pStyle w:val="B1"/>
      </w:pPr>
      <w:r w:rsidRPr="00CE5451">
        <w:t>iv)</w:t>
      </w:r>
      <w:r w:rsidRPr="00CE5451">
        <w:tab/>
        <w:t xml:space="preserve">the user initiates access to RLOS, while the MS is in </w:t>
      </w:r>
      <w:proofErr w:type="gramStart"/>
      <w:r w:rsidRPr="00CE5451">
        <w:t>limited service</w:t>
      </w:r>
      <w:proofErr w:type="gramEnd"/>
      <w:r w:rsidRPr="00CE5451">
        <w:t xml:space="preserv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7988444F" w14:textId="77777777" w:rsidR="0097689C" w:rsidRPr="00CE5451" w:rsidRDefault="0097689C" w:rsidP="0097689C">
      <w:pPr>
        <w:pStyle w:val="NO"/>
      </w:pPr>
      <w:r w:rsidRPr="00CE5451">
        <w:t>NOTE 4:</w:t>
      </w:r>
      <w:r w:rsidRPr="00CE5451">
        <w:tab/>
        <w:t>If case iii) or iv) occurs, the MS can provide an indication to the upper layers that the MS has exited manual network selection mode.</w:t>
      </w:r>
    </w:p>
    <w:p w14:paraId="7BB18820" w14:textId="77777777" w:rsidR="0097689C" w:rsidRPr="00CE5451" w:rsidRDefault="0097689C" w:rsidP="0097689C">
      <w:r w:rsidRPr="00CE5451">
        <w:t>Once the MS has registered on a PLMN selected by the user, the MS may automatically register on a different PLMN if:</w:t>
      </w:r>
    </w:p>
    <w:p w14:paraId="64C03686" w14:textId="77777777" w:rsidR="0097689C" w:rsidRPr="00CE5451" w:rsidRDefault="0097689C" w:rsidP="0097689C">
      <w:pPr>
        <w:pStyle w:val="B2"/>
        <w:rPr>
          <w:lang w:eastAsia="x-none"/>
        </w:rPr>
      </w:pPr>
      <w:r w:rsidRPr="00CE5451">
        <w:t>1)</w:t>
      </w:r>
      <w:r w:rsidRPr="00CE5451">
        <w:tab/>
        <w:t xml:space="preserve">the MS supports </w:t>
      </w:r>
      <w:proofErr w:type="gramStart"/>
      <w:r w:rsidRPr="00CE5451">
        <w:t>MINT;</w:t>
      </w:r>
      <w:proofErr w:type="gramEnd"/>
    </w:p>
    <w:p w14:paraId="3CF8991B" w14:textId="77777777" w:rsidR="0097689C" w:rsidRPr="00CE5451" w:rsidRDefault="0097689C" w:rsidP="0097689C">
      <w:pPr>
        <w:pStyle w:val="B2"/>
      </w:pPr>
      <w:r w:rsidRPr="00CE5451">
        <w:t>2)</w:t>
      </w:r>
      <w:r w:rsidRPr="00CE5451">
        <w:tab/>
        <w:t>the indication of whether disaster roaming is enabled in the UE is set to "Disaster roaming is enabled in the UE</w:t>
      </w:r>
      <w:proofErr w:type="gramStart"/>
      <w:r w:rsidRPr="00CE5451">
        <w:t>";</w:t>
      </w:r>
      <w:proofErr w:type="gramEnd"/>
    </w:p>
    <w:p w14:paraId="28168643" w14:textId="77777777" w:rsidR="0097689C" w:rsidRPr="00CE5451" w:rsidRDefault="0097689C" w:rsidP="0097689C">
      <w:pPr>
        <w:pStyle w:val="B2"/>
      </w:pPr>
      <w:r w:rsidRPr="00CE5451">
        <w:t>3)</w:t>
      </w:r>
      <w:r w:rsidRPr="00CE5451">
        <w:tab/>
        <w:t>there is no available PLMN which is declared as an equivalent PLMN by the RPLMN; and</w:t>
      </w:r>
    </w:p>
    <w:p w14:paraId="03298FEF" w14:textId="77777777" w:rsidR="0097689C" w:rsidRPr="00CE5451" w:rsidRDefault="0097689C" w:rsidP="0097689C">
      <w:pPr>
        <w:pStyle w:val="B2"/>
      </w:pPr>
      <w:r w:rsidRPr="00CE5451">
        <w:t>4)</w:t>
      </w:r>
      <w:r w:rsidRPr="00CE5451">
        <w:tab/>
        <w:t>the RPLMN of the MS is considered as the UE determined PLMN with disaster condition based on the determination of the UE determined PLMN with disaster condition as specified in clause 4.4.3.1.1.</w:t>
      </w:r>
    </w:p>
    <w:p w14:paraId="6C838443" w14:textId="77777777" w:rsidR="0097689C" w:rsidRPr="00CE5451" w:rsidRDefault="0097689C" w:rsidP="0097689C">
      <w:pPr>
        <w:pStyle w:val="NO"/>
      </w:pPr>
      <w:r w:rsidRPr="00CE5451">
        <w:t>NOTE 5:</w:t>
      </w:r>
      <w:r w:rsidRPr="00CE5451">
        <w:tab/>
        <w:t>If the above case occurs, the MS can provide an indication to the upper layers that the MS has exited manual network selection mode.</w:t>
      </w:r>
    </w:p>
    <w:p w14:paraId="0C75E047" w14:textId="77777777" w:rsidR="0097689C" w:rsidRPr="00CE5451" w:rsidRDefault="0097689C" w:rsidP="0097689C">
      <w:r w:rsidRPr="00CE5451">
        <w:lastRenderedPageBreak/>
        <w:t xml:space="preserve">If the user does not select a PLMN (or PLMN and CAG-ID), the selected PLMN shall be the one that was selected before the PLMN selection procedure started. If no such PLMN was selected or that PLMN is no longer available, then the MS shall attempt to camp on any acceptable cell and enter the </w:t>
      </w:r>
      <w:proofErr w:type="gramStart"/>
      <w:r w:rsidRPr="00CE5451">
        <w:t>limited service</w:t>
      </w:r>
      <w:proofErr w:type="gramEnd"/>
      <w:r w:rsidRPr="00CE5451">
        <w:t xml:space="preserve"> state.</w:t>
      </w:r>
    </w:p>
    <w:p w14:paraId="2129B76C" w14:textId="77777777" w:rsidR="0097689C" w:rsidRPr="00CE5451" w:rsidRDefault="0097689C" w:rsidP="0097689C">
      <w:r w:rsidRPr="00CE5451">
        <w:t>If:</w:t>
      </w:r>
    </w:p>
    <w:p w14:paraId="586E637A" w14:textId="77777777" w:rsidR="0097689C" w:rsidRPr="00CE5451" w:rsidRDefault="0097689C" w:rsidP="0097689C">
      <w:pPr>
        <w:pStyle w:val="B1"/>
      </w:pPr>
      <w:r w:rsidRPr="00CE5451">
        <w:t>-</w:t>
      </w:r>
      <w:r w:rsidRPr="00CE5451">
        <w:tab/>
        <w:t xml:space="preserve">the MS supports access to </w:t>
      </w:r>
      <w:proofErr w:type="gramStart"/>
      <w:r w:rsidRPr="00CE5451">
        <w:t>RLOS;</w:t>
      </w:r>
      <w:proofErr w:type="gramEnd"/>
    </w:p>
    <w:p w14:paraId="1DEB36D5" w14:textId="77777777" w:rsidR="0097689C" w:rsidRPr="00CE5451" w:rsidRDefault="0097689C" w:rsidP="0097689C">
      <w:pPr>
        <w:pStyle w:val="B1"/>
      </w:pPr>
      <w:r w:rsidRPr="00CE5451">
        <w:t>-</w:t>
      </w:r>
      <w:r w:rsidRPr="00CE5451">
        <w:tab/>
        <w:t xml:space="preserve">either the UICC containing the USIM is not present in the MS, or the UICC containing the USIM is present in the MS and the MCC part of the IMSI in the USIM is present in the RLOS allowed MCC list configured </w:t>
      </w:r>
      <w:r w:rsidRPr="00CE5451">
        <w:rPr>
          <w:rFonts w:eastAsia="MS Mincho"/>
          <w:lang w:eastAsia="ja-JP"/>
        </w:rPr>
        <w:t>in the USIM (see 3GPP TS 31.102 [40]) or in the ME (see 3GPP TS 24.368 [50]</w:t>
      </w:r>
      <w:proofErr w:type="gramStart"/>
      <w:r w:rsidRPr="00CE5451">
        <w:rPr>
          <w:rFonts w:eastAsia="MS Mincho"/>
          <w:lang w:eastAsia="ja-JP"/>
        </w:rPr>
        <w:t>)</w:t>
      </w:r>
      <w:r w:rsidRPr="00CE5451">
        <w:t>;</w:t>
      </w:r>
      <w:proofErr w:type="gramEnd"/>
    </w:p>
    <w:p w14:paraId="63A3585A" w14:textId="77777777" w:rsidR="0097689C" w:rsidRPr="00CE5451" w:rsidRDefault="0097689C" w:rsidP="0097689C">
      <w:pPr>
        <w:pStyle w:val="B1"/>
      </w:pPr>
      <w:r w:rsidRPr="00CE5451">
        <w:t>-</w:t>
      </w:r>
      <w:r w:rsidRPr="00CE5451">
        <w:tab/>
        <w:t xml:space="preserve">one or more PLMNs offering access to RLOS has been </w:t>
      </w:r>
      <w:proofErr w:type="gramStart"/>
      <w:r w:rsidRPr="00CE5451">
        <w:t>found;</w:t>
      </w:r>
      <w:proofErr w:type="gramEnd"/>
    </w:p>
    <w:p w14:paraId="0C815FC5" w14:textId="77777777" w:rsidR="0097689C" w:rsidRPr="00CE5451" w:rsidRDefault="0097689C" w:rsidP="0097689C">
      <w:pPr>
        <w:pStyle w:val="B1"/>
      </w:pPr>
      <w:r w:rsidRPr="00CE5451">
        <w:t>-</w:t>
      </w:r>
      <w:r w:rsidRPr="00CE5451">
        <w:tab/>
        <w:t>registration cannot be achieved on any PLMN; and</w:t>
      </w:r>
    </w:p>
    <w:p w14:paraId="5A43D1B2" w14:textId="77777777" w:rsidR="0097689C" w:rsidRPr="00CE5451" w:rsidRDefault="0097689C" w:rsidP="0097689C">
      <w:pPr>
        <w:pStyle w:val="B1"/>
      </w:pPr>
      <w:r w:rsidRPr="00CE5451">
        <w:t>-</w:t>
      </w:r>
      <w:r w:rsidRPr="00CE5451">
        <w:tab/>
        <w:t xml:space="preserve">the MS is in </w:t>
      </w:r>
      <w:proofErr w:type="gramStart"/>
      <w:r w:rsidRPr="00CE5451">
        <w:t>limited service</w:t>
      </w:r>
      <w:proofErr w:type="gramEnd"/>
      <w:r w:rsidRPr="00CE5451">
        <w:t xml:space="preserve"> state,</w:t>
      </w:r>
    </w:p>
    <w:p w14:paraId="76D07E4A" w14:textId="77777777" w:rsidR="0097689C" w:rsidRPr="00CE5451" w:rsidRDefault="0097689C" w:rsidP="0097689C">
      <w:r w:rsidRPr="00CE5451">
        <w:t>the MS indicates the PLMNs offering access to RLOS, presented in the following order:</w:t>
      </w:r>
    </w:p>
    <w:p w14:paraId="3789DAEA" w14:textId="77777777" w:rsidR="0097689C" w:rsidRPr="00CE5451" w:rsidRDefault="0097689C" w:rsidP="0097689C">
      <w:pPr>
        <w:pStyle w:val="B1"/>
      </w:pPr>
      <w:proofErr w:type="spellStart"/>
      <w:r w:rsidRPr="00CE5451">
        <w:t>i</w:t>
      </w:r>
      <w:proofErr w:type="spellEnd"/>
      <w:r w:rsidRPr="00CE5451">
        <w:t>)</w:t>
      </w:r>
      <w:r w:rsidRPr="00CE5451">
        <w:tab/>
        <w:t xml:space="preserve">PLMNs contained in the RLOS preferred PLMN list configured </w:t>
      </w:r>
      <w:r w:rsidRPr="00CE5451">
        <w:rPr>
          <w:rFonts w:eastAsia="MS Mincho"/>
          <w:lang w:eastAsia="ja-JP"/>
        </w:rPr>
        <w:t>in the USIM (see 3GPP TS 31.102 [40]) or in the ME (see 3GPP TS 24.368 [50])</w:t>
      </w:r>
      <w:r w:rsidRPr="00CE5451">
        <w:t xml:space="preserve"> (in priority order) if </w:t>
      </w:r>
      <w:r w:rsidRPr="00CE5451">
        <w:rPr>
          <w:rFonts w:eastAsia="MS Mincho"/>
          <w:lang w:eastAsia="ja-JP"/>
        </w:rPr>
        <w:t xml:space="preserve">the </w:t>
      </w:r>
      <w:r w:rsidRPr="00CE5451">
        <w:t xml:space="preserve">MCC part of the preferred PLMN ID is present in the RLOS allowed MCC list configured </w:t>
      </w:r>
      <w:r w:rsidRPr="00CE5451">
        <w:rPr>
          <w:rFonts w:eastAsia="MS Mincho"/>
          <w:lang w:eastAsia="ja-JP"/>
        </w:rPr>
        <w:t>in the USIM (see 3GPP TS 31.102 [40]) or in the ME (see 3GPP TS 24.368 [50])</w:t>
      </w:r>
      <w:r w:rsidRPr="00CE5451">
        <w:t>; and</w:t>
      </w:r>
    </w:p>
    <w:p w14:paraId="3EA00A91" w14:textId="77777777" w:rsidR="0097689C" w:rsidRPr="00CE5451" w:rsidRDefault="0097689C" w:rsidP="0097689C">
      <w:pPr>
        <w:pStyle w:val="B1"/>
      </w:pPr>
      <w:r w:rsidRPr="00CE5451">
        <w:t>ii)</w:t>
      </w:r>
      <w:r w:rsidRPr="00CE5451">
        <w:tab/>
        <w:t>any of the remaining PLMNs offering access to RLOS that are not in the RLOS preferred PLMN list if the MCC part of the PLMN ID is present in the RLOS allowed MCC list configured in the USIM (see 3GPP TS 31.102 [40]) or in the ME (see 3GPP TS 24.368 [50]).</w:t>
      </w:r>
    </w:p>
    <w:p w14:paraId="1CC22210" w14:textId="77777777" w:rsidR="0097689C" w:rsidRPr="00CE5451" w:rsidRDefault="0097689C" w:rsidP="0097689C">
      <w:r w:rsidRPr="00CE5451">
        <w:t>Upon selection of a PLMN by the user, the MS initiates registration for access to RLOS on the PLMN chosen by the user (this may take place at any time during the presentation of PLMNs).</w:t>
      </w:r>
    </w:p>
    <w:p w14:paraId="281C6FC3" w14:textId="6CE8662F" w:rsidR="006327F1" w:rsidRPr="0053479D" w:rsidRDefault="006327F1" w:rsidP="006327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53479D">
        <w:rPr>
          <w:rFonts w:ascii="Arial" w:hAnsi="Arial" w:cs="Arial"/>
          <w:color w:val="FF0000"/>
          <w:sz w:val="28"/>
          <w:szCs w:val="28"/>
          <w:lang w:val="en-US"/>
        </w:rPr>
        <w:t xml:space="preserve"> change * * * *</w:t>
      </w:r>
    </w:p>
    <w:p w14:paraId="2974F79C" w14:textId="743635DD" w:rsidR="00EB4398" w:rsidRPr="00CE5451" w:rsidRDefault="00EB4398"/>
    <w:sectPr w:rsidR="00EB4398" w:rsidRPr="00CE5451">
      <w:headerReference w:type="default" r:id="rId17"/>
      <w:footerReference w:type="default" r:id="rId18"/>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7C66AF" w14:textId="77777777" w:rsidR="007F6BBE" w:rsidRDefault="007F6BBE">
      <w:r>
        <w:separator/>
      </w:r>
    </w:p>
  </w:endnote>
  <w:endnote w:type="continuationSeparator" w:id="0">
    <w:p w14:paraId="10330C3B" w14:textId="77777777" w:rsidR="007F6BBE" w:rsidRDefault="007F6BBE">
      <w:r>
        <w:continuationSeparator/>
      </w:r>
    </w:p>
  </w:endnote>
  <w:endnote w:type="continuationNotice" w:id="1">
    <w:p w14:paraId="7FEDF022" w14:textId="77777777" w:rsidR="007F6BBE" w:rsidRDefault="007F6B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6392C" w14:textId="77777777" w:rsidR="00E560B7" w:rsidRDefault="00E56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60194" w14:textId="77777777" w:rsidR="00E560B7" w:rsidRDefault="00E560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8CBCE" w14:textId="77777777" w:rsidR="00E560B7" w:rsidRDefault="00E560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0E75BB" w14:textId="77777777" w:rsidR="007F6BBE" w:rsidRDefault="007F6BBE">
      <w:r>
        <w:separator/>
      </w:r>
    </w:p>
  </w:footnote>
  <w:footnote w:type="continuationSeparator" w:id="0">
    <w:p w14:paraId="62B0766E" w14:textId="77777777" w:rsidR="007F6BBE" w:rsidRDefault="007F6BBE">
      <w:r>
        <w:continuationSeparator/>
      </w:r>
    </w:p>
  </w:footnote>
  <w:footnote w:type="continuationNotice" w:id="1">
    <w:p w14:paraId="20A86848" w14:textId="77777777" w:rsidR="007F6BBE" w:rsidRDefault="007F6B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06501" w14:textId="77777777" w:rsidR="00E560B7" w:rsidRDefault="00E56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27662" w14:textId="77777777" w:rsidR="00E560B7" w:rsidRDefault="00E56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C0C1E" w14:textId="77777777" w:rsidR="00E560B7" w:rsidRDefault="00E560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B74ED3"/>
    <w:multiLevelType w:val="hybridMultilevel"/>
    <w:tmpl w:val="E34ECB32"/>
    <w:lvl w:ilvl="0" w:tplc="EB4A22E4">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002483"/>
    <w:multiLevelType w:val="hybridMultilevel"/>
    <w:tmpl w:val="222AE912"/>
    <w:lvl w:ilvl="0" w:tplc="A0648A0A">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5"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E7373"/>
    <w:multiLevelType w:val="hybridMultilevel"/>
    <w:tmpl w:val="9B86CF82"/>
    <w:lvl w:ilvl="0" w:tplc="375C4258">
      <w:start w:val="24"/>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4857214"/>
    <w:multiLevelType w:val="hybridMultilevel"/>
    <w:tmpl w:val="9C90BF84"/>
    <w:lvl w:ilvl="0" w:tplc="ACFCC644">
      <w:start w:val="5"/>
      <w:numFmt w:val="bullet"/>
      <w:lvlText w:val="-"/>
      <w:lvlJc w:val="left"/>
      <w:pPr>
        <w:ind w:left="1004"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0"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333640F"/>
    <w:multiLevelType w:val="hybridMultilevel"/>
    <w:tmpl w:val="71322D44"/>
    <w:lvl w:ilvl="0" w:tplc="DF9E6C7C">
      <w:start w:val="9"/>
      <w:numFmt w:val="bullet"/>
      <w:lvlText w:val="-"/>
      <w:lvlJc w:val="left"/>
      <w:pPr>
        <w:ind w:left="644" w:hanging="360"/>
      </w:pPr>
      <w:rPr>
        <w:rFonts w:ascii="Arial" w:eastAsia="Times New Roma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3" w15:restartNumberingAfterBreak="0">
    <w:nsid w:val="78E83BBD"/>
    <w:multiLevelType w:val="hybridMultilevel"/>
    <w:tmpl w:val="40124EE6"/>
    <w:lvl w:ilvl="0" w:tplc="73D65A8C">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992132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3070916">
    <w:abstractNumId w:val="16"/>
  </w:num>
  <w:num w:numId="3" w16cid:durableId="1310594313">
    <w:abstractNumId w:val="24"/>
  </w:num>
  <w:num w:numId="4" w16cid:durableId="981424318">
    <w:abstractNumId w:val="12"/>
  </w:num>
  <w:num w:numId="5" w16cid:durableId="1027826923">
    <w:abstractNumId w:val="18"/>
  </w:num>
  <w:num w:numId="6" w16cid:durableId="2092844630">
    <w:abstractNumId w:val="20"/>
  </w:num>
  <w:num w:numId="7" w16cid:durableId="167986521">
    <w:abstractNumId w:val="14"/>
  </w:num>
  <w:num w:numId="8" w16cid:durableId="180191573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16cid:durableId="108936226">
    <w:abstractNumId w:val="2"/>
  </w:num>
  <w:num w:numId="10" w16cid:durableId="407505332">
    <w:abstractNumId w:val="1"/>
  </w:num>
  <w:num w:numId="11" w16cid:durableId="479080430">
    <w:abstractNumId w:val="0"/>
  </w:num>
  <w:num w:numId="12" w16cid:durableId="1195387180">
    <w:abstractNumId w:val="15"/>
  </w:num>
  <w:num w:numId="13" w16cid:durableId="1408335345">
    <w:abstractNumId w:val="21"/>
  </w:num>
  <w:num w:numId="14" w16cid:durableId="261032401">
    <w:abstractNumId w:val="9"/>
  </w:num>
  <w:num w:numId="15" w16cid:durableId="1672558399">
    <w:abstractNumId w:val="7"/>
  </w:num>
  <w:num w:numId="16" w16cid:durableId="1216429138">
    <w:abstractNumId w:val="6"/>
  </w:num>
  <w:num w:numId="17" w16cid:durableId="672605602">
    <w:abstractNumId w:val="5"/>
  </w:num>
  <w:num w:numId="18" w16cid:durableId="1628118727">
    <w:abstractNumId w:val="4"/>
  </w:num>
  <w:num w:numId="19" w16cid:durableId="1636521847">
    <w:abstractNumId w:val="8"/>
  </w:num>
  <w:num w:numId="20" w16cid:durableId="2078894572">
    <w:abstractNumId w:val="3"/>
  </w:num>
  <w:num w:numId="21" w16cid:durableId="402870812">
    <w:abstractNumId w:val="13"/>
  </w:num>
  <w:num w:numId="22" w16cid:durableId="1725987800">
    <w:abstractNumId w:val="19"/>
  </w:num>
  <w:num w:numId="23" w16cid:durableId="891035288">
    <w:abstractNumId w:val="11"/>
  </w:num>
  <w:num w:numId="24" w16cid:durableId="336081258">
    <w:abstractNumId w:val="22"/>
  </w:num>
  <w:num w:numId="25" w16cid:durableId="1234777042">
    <w:abstractNumId w:val="23"/>
  </w:num>
  <w:num w:numId="26" w16cid:durableId="1455634919">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1B7"/>
    <w:rsid w:val="0000124C"/>
    <w:rsid w:val="0000546D"/>
    <w:rsid w:val="00006FF2"/>
    <w:rsid w:val="00007942"/>
    <w:rsid w:val="00022FAC"/>
    <w:rsid w:val="000243C5"/>
    <w:rsid w:val="00026041"/>
    <w:rsid w:val="0002653C"/>
    <w:rsid w:val="000278A6"/>
    <w:rsid w:val="00031055"/>
    <w:rsid w:val="00033B04"/>
    <w:rsid w:val="00037D2C"/>
    <w:rsid w:val="00042E0B"/>
    <w:rsid w:val="0004360A"/>
    <w:rsid w:val="000454FA"/>
    <w:rsid w:val="00057469"/>
    <w:rsid w:val="00060318"/>
    <w:rsid w:val="0007165E"/>
    <w:rsid w:val="0007361C"/>
    <w:rsid w:val="00073D25"/>
    <w:rsid w:val="00075038"/>
    <w:rsid w:val="000751AB"/>
    <w:rsid w:val="00084517"/>
    <w:rsid w:val="000853F6"/>
    <w:rsid w:val="00085ED6"/>
    <w:rsid w:val="00087875"/>
    <w:rsid w:val="0009237B"/>
    <w:rsid w:val="00094897"/>
    <w:rsid w:val="00095202"/>
    <w:rsid w:val="0009619A"/>
    <w:rsid w:val="000A1074"/>
    <w:rsid w:val="000A41D4"/>
    <w:rsid w:val="000B65AB"/>
    <w:rsid w:val="000C224F"/>
    <w:rsid w:val="000C3DD1"/>
    <w:rsid w:val="000C47AF"/>
    <w:rsid w:val="000D41D2"/>
    <w:rsid w:val="000E1916"/>
    <w:rsid w:val="000E2CBE"/>
    <w:rsid w:val="000E38B5"/>
    <w:rsid w:val="000E3DE2"/>
    <w:rsid w:val="000E671B"/>
    <w:rsid w:val="000E6EBD"/>
    <w:rsid w:val="000F066B"/>
    <w:rsid w:val="000F5EA5"/>
    <w:rsid w:val="00102C15"/>
    <w:rsid w:val="00103D3F"/>
    <w:rsid w:val="00115E6B"/>
    <w:rsid w:val="00120611"/>
    <w:rsid w:val="0012162A"/>
    <w:rsid w:val="00135772"/>
    <w:rsid w:val="00136519"/>
    <w:rsid w:val="00136937"/>
    <w:rsid w:val="00137579"/>
    <w:rsid w:val="001429BD"/>
    <w:rsid w:val="00145E79"/>
    <w:rsid w:val="00147D4F"/>
    <w:rsid w:val="00150EDC"/>
    <w:rsid w:val="0015388B"/>
    <w:rsid w:val="00155390"/>
    <w:rsid w:val="00157870"/>
    <w:rsid w:val="00157911"/>
    <w:rsid w:val="00161E02"/>
    <w:rsid w:val="00166079"/>
    <w:rsid w:val="00166357"/>
    <w:rsid w:val="00166ACC"/>
    <w:rsid w:val="00172215"/>
    <w:rsid w:val="00172693"/>
    <w:rsid w:val="00176ADD"/>
    <w:rsid w:val="001807BC"/>
    <w:rsid w:val="0018500D"/>
    <w:rsid w:val="001970D3"/>
    <w:rsid w:val="001A4A7D"/>
    <w:rsid w:val="001B1CDC"/>
    <w:rsid w:val="001B6F59"/>
    <w:rsid w:val="001B797B"/>
    <w:rsid w:val="001C02AB"/>
    <w:rsid w:val="001D0DD2"/>
    <w:rsid w:val="001E6C0B"/>
    <w:rsid w:val="001F38E8"/>
    <w:rsid w:val="001F5D95"/>
    <w:rsid w:val="00203060"/>
    <w:rsid w:val="00203A71"/>
    <w:rsid w:val="00226292"/>
    <w:rsid w:val="002333F3"/>
    <w:rsid w:val="00233D23"/>
    <w:rsid w:val="002340BE"/>
    <w:rsid w:val="00236F4D"/>
    <w:rsid w:val="0024275B"/>
    <w:rsid w:val="00242B40"/>
    <w:rsid w:val="00245107"/>
    <w:rsid w:val="002479CF"/>
    <w:rsid w:val="002517B8"/>
    <w:rsid w:val="00252A94"/>
    <w:rsid w:val="00255F15"/>
    <w:rsid w:val="00256E61"/>
    <w:rsid w:val="0026261F"/>
    <w:rsid w:val="00264D7D"/>
    <w:rsid w:val="00266E85"/>
    <w:rsid w:val="0026785A"/>
    <w:rsid w:val="00270317"/>
    <w:rsid w:val="0027626F"/>
    <w:rsid w:val="002816F9"/>
    <w:rsid w:val="00284B29"/>
    <w:rsid w:val="00286869"/>
    <w:rsid w:val="002878D7"/>
    <w:rsid w:val="00291ECE"/>
    <w:rsid w:val="00296B56"/>
    <w:rsid w:val="00297157"/>
    <w:rsid w:val="00297FFC"/>
    <w:rsid w:val="002A5C1D"/>
    <w:rsid w:val="002C1810"/>
    <w:rsid w:val="002C4ED0"/>
    <w:rsid w:val="002C6CEB"/>
    <w:rsid w:val="002D4FDA"/>
    <w:rsid w:val="002D707A"/>
    <w:rsid w:val="002E414D"/>
    <w:rsid w:val="002E5A6B"/>
    <w:rsid w:val="002F3D53"/>
    <w:rsid w:val="002F54DB"/>
    <w:rsid w:val="002F7B7A"/>
    <w:rsid w:val="00305775"/>
    <w:rsid w:val="00306BBA"/>
    <w:rsid w:val="00307DA8"/>
    <w:rsid w:val="00311685"/>
    <w:rsid w:val="003121EF"/>
    <w:rsid w:val="00314CED"/>
    <w:rsid w:val="0031590C"/>
    <w:rsid w:val="003166FB"/>
    <w:rsid w:val="00316B6B"/>
    <w:rsid w:val="0031794A"/>
    <w:rsid w:val="003248F4"/>
    <w:rsid w:val="00333A91"/>
    <w:rsid w:val="003350B5"/>
    <w:rsid w:val="00340CFD"/>
    <w:rsid w:val="00342530"/>
    <w:rsid w:val="003441D9"/>
    <w:rsid w:val="003504DE"/>
    <w:rsid w:val="00353B80"/>
    <w:rsid w:val="003573BE"/>
    <w:rsid w:val="003621CE"/>
    <w:rsid w:val="003626EE"/>
    <w:rsid w:val="00366702"/>
    <w:rsid w:val="003754A5"/>
    <w:rsid w:val="003829CB"/>
    <w:rsid w:val="0038318B"/>
    <w:rsid w:val="0038453A"/>
    <w:rsid w:val="00393C85"/>
    <w:rsid w:val="00395475"/>
    <w:rsid w:val="003972C8"/>
    <w:rsid w:val="003A07F9"/>
    <w:rsid w:val="003A2206"/>
    <w:rsid w:val="003B457D"/>
    <w:rsid w:val="003B5979"/>
    <w:rsid w:val="003C1571"/>
    <w:rsid w:val="003C26EB"/>
    <w:rsid w:val="003C3EB2"/>
    <w:rsid w:val="003D224D"/>
    <w:rsid w:val="003F30E9"/>
    <w:rsid w:val="003F32AB"/>
    <w:rsid w:val="003F5D22"/>
    <w:rsid w:val="003F5FF4"/>
    <w:rsid w:val="003F7B96"/>
    <w:rsid w:val="00401563"/>
    <w:rsid w:val="00402ECD"/>
    <w:rsid w:val="00404EB0"/>
    <w:rsid w:val="0040578F"/>
    <w:rsid w:val="00405891"/>
    <w:rsid w:val="0040598F"/>
    <w:rsid w:val="00405FC3"/>
    <w:rsid w:val="004067BC"/>
    <w:rsid w:val="004131F1"/>
    <w:rsid w:val="0041521C"/>
    <w:rsid w:val="0042101D"/>
    <w:rsid w:val="0042242E"/>
    <w:rsid w:val="00422818"/>
    <w:rsid w:val="00424CEE"/>
    <w:rsid w:val="004339A6"/>
    <w:rsid w:val="00440A18"/>
    <w:rsid w:val="00440E0A"/>
    <w:rsid w:val="00441A7A"/>
    <w:rsid w:val="00442B7B"/>
    <w:rsid w:val="0044375C"/>
    <w:rsid w:val="004446E9"/>
    <w:rsid w:val="00445C52"/>
    <w:rsid w:val="0044768D"/>
    <w:rsid w:val="00451F4D"/>
    <w:rsid w:val="00452A4F"/>
    <w:rsid w:val="00457815"/>
    <w:rsid w:val="00460220"/>
    <w:rsid w:val="004644A0"/>
    <w:rsid w:val="00467F44"/>
    <w:rsid w:val="0047181A"/>
    <w:rsid w:val="00472298"/>
    <w:rsid w:val="0047265F"/>
    <w:rsid w:val="004812D3"/>
    <w:rsid w:val="00494C48"/>
    <w:rsid w:val="00494EED"/>
    <w:rsid w:val="00495C11"/>
    <w:rsid w:val="004A0C7C"/>
    <w:rsid w:val="004A13CD"/>
    <w:rsid w:val="004A25A6"/>
    <w:rsid w:val="004A2BF7"/>
    <w:rsid w:val="004A3A33"/>
    <w:rsid w:val="004B1C27"/>
    <w:rsid w:val="004B310D"/>
    <w:rsid w:val="004B3B18"/>
    <w:rsid w:val="004B3CBA"/>
    <w:rsid w:val="004B5486"/>
    <w:rsid w:val="004C2000"/>
    <w:rsid w:val="004C2749"/>
    <w:rsid w:val="004C35C1"/>
    <w:rsid w:val="004C3AB9"/>
    <w:rsid w:val="004C5420"/>
    <w:rsid w:val="004D15FC"/>
    <w:rsid w:val="004D27BF"/>
    <w:rsid w:val="004D3CAE"/>
    <w:rsid w:val="004D42BF"/>
    <w:rsid w:val="004E0221"/>
    <w:rsid w:val="004E0C36"/>
    <w:rsid w:val="004E20BE"/>
    <w:rsid w:val="004E2982"/>
    <w:rsid w:val="004E4CBE"/>
    <w:rsid w:val="004E6ABC"/>
    <w:rsid w:val="004E6EFD"/>
    <w:rsid w:val="004E7480"/>
    <w:rsid w:val="004F133F"/>
    <w:rsid w:val="004F1B9A"/>
    <w:rsid w:val="004F1D6C"/>
    <w:rsid w:val="004F431B"/>
    <w:rsid w:val="004F4789"/>
    <w:rsid w:val="004F58E8"/>
    <w:rsid w:val="004F698E"/>
    <w:rsid w:val="00502352"/>
    <w:rsid w:val="00504E62"/>
    <w:rsid w:val="00506ADE"/>
    <w:rsid w:val="005116D2"/>
    <w:rsid w:val="00511FDE"/>
    <w:rsid w:val="005135D7"/>
    <w:rsid w:val="00520352"/>
    <w:rsid w:val="00521873"/>
    <w:rsid w:val="00521A13"/>
    <w:rsid w:val="0052234C"/>
    <w:rsid w:val="00522473"/>
    <w:rsid w:val="00526151"/>
    <w:rsid w:val="0052625D"/>
    <w:rsid w:val="00526634"/>
    <w:rsid w:val="00526943"/>
    <w:rsid w:val="00530CE0"/>
    <w:rsid w:val="00541456"/>
    <w:rsid w:val="00541C08"/>
    <w:rsid w:val="005449F4"/>
    <w:rsid w:val="00553E37"/>
    <w:rsid w:val="00557863"/>
    <w:rsid w:val="0056218D"/>
    <w:rsid w:val="00565999"/>
    <w:rsid w:val="005739FB"/>
    <w:rsid w:val="00590CF1"/>
    <w:rsid w:val="0059321B"/>
    <w:rsid w:val="005A0E35"/>
    <w:rsid w:val="005A2BF4"/>
    <w:rsid w:val="005A56F7"/>
    <w:rsid w:val="005A5DEA"/>
    <w:rsid w:val="005A7866"/>
    <w:rsid w:val="005B4170"/>
    <w:rsid w:val="005B5ECC"/>
    <w:rsid w:val="005B7228"/>
    <w:rsid w:val="005B7D76"/>
    <w:rsid w:val="005C555A"/>
    <w:rsid w:val="005E4509"/>
    <w:rsid w:val="005F25C5"/>
    <w:rsid w:val="005F525E"/>
    <w:rsid w:val="005F6D47"/>
    <w:rsid w:val="00603AB1"/>
    <w:rsid w:val="00607F88"/>
    <w:rsid w:val="00610382"/>
    <w:rsid w:val="00615389"/>
    <w:rsid w:val="00623EC9"/>
    <w:rsid w:val="00631DD8"/>
    <w:rsid w:val="006327F1"/>
    <w:rsid w:val="00637723"/>
    <w:rsid w:val="0064230C"/>
    <w:rsid w:val="00642EAA"/>
    <w:rsid w:val="00643027"/>
    <w:rsid w:val="00644630"/>
    <w:rsid w:val="0065267E"/>
    <w:rsid w:val="00653685"/>
    <w:rsid w:val="00653FAD"/>
    <w:rsid w:val="00654440"/>
    <w:rsid w:val="00661C7B"/>
    <w:rsid w:val="006624B8"/>
    <w:rsid w:val="00663AAF"/>
    <w:rsid w:val="00664ED0"/>
    <w:rsid w:val="00664EE2"/>
    <w:rsid w:val="00667F17"/>
    <w:rsid w:val="0067268D"/>
    <w:rsid w:val="0067330A"/>
    <w:rsid w:val="006745CA"/>
    <w:rsid w:val="006778D3"/>
    <w:rsid w:val="00681E61"/>
    <w:rsid w:val="00682DD1"/>
    <w:rsid w:val="00684B5D"/>
    <w:rsid w:val="00693ECA"/>
    <w:rsid w:val="006954F4"/>
    <w:rsid w:val="006A2728"/>
    <w:rsid w:val="006A2842"/>
    <w:rsid w:val="006A3141"/>
    <w:rsid w:val="006C0138"/>
    <w:rsid w:val="006C04D1"/>
    <w:rsid w:val="006C0C82"/>
    <w:rsid w:val="006C59D6"/>
    <w:rsid w:val="006D0359"/>
    <w:rsid w:val="006E28FE"/>
    <w:rsid w:val="006F021E"/>
    <w:rsid w:val="006F16BD"/>
    <w:rsid w:val="006F5C3E"/>
    <w:rsid w:val="006F600E"/>
    <w:rsid w:val="006F6967"/>
    <w:rsid w:val="00700321"/>
    <w:rsid w:val="007007A1"/>
    <w:rsid w:val="00702275"/>
    <w:rsid w:val="00704EF2"/>
    <w:rsid w:val="00707E39"/>
    <w:rsid w:val="007101AD"/>
    <w:rsid w:val="00710C89"/>
    <w:rsid w:val="007142EE"/>
    <w:rsid w:val="00716120"/>
    <w:rsid w:val="00717DFC"/>
    <w:rsid w:val="00720E62"/>
    <w:rsid w:val="007212EC"/>
    <w:rsid w:val="007242FD"/>
    <w:rsid w:val="007254FA"/>
    <w:rsid w:val="00726302"/>
    <w:rsid w:val="00734EBB"/>
    <w:rsid w:val="007426F8"/>
    <w:rsid w:val="00743E19"/>
    <w:rsid w:val="00745AC4"/>
    <w:rsid w:val="00747B71"/>
    <w:rsid w:val="00764167"/>
    <w:rsid w:val="007644A5"/>
    <w:rsid w:val="0076559E"/>
    <w:rsid w:val="007754A0"/>
    <w:rsid w:val="00775D68"/>
    <w:rsid w:val="00777235"/>
    <w:rsid w:val="00781AED"/>
    <w:rsid w:val="00781C6B"/>
    <w:rsid w:val="00796C87"/>
    <w:rsid w:val="007A31AE"/>
    <w:rsid w:val="007A6E3C"/>
    <w:rsid w:val="007B1131"/>
    <w:rsid w:val="007B2E41"/>
    <w:rsid w:val="007B6135"/>
    <w:rsid w:val="007C1098"/>
    <w:rsid w:val="007C14FF"/>
    <w:rsid w:val="007C250A"/>
    <w:rsid w:val="007C7D9A"/>
    <w:rsid w:val="007D1E96"/>
    <w:rsid w:val="007D1F67"/>
    <w:rsid w:val="007D3B80"/>
    <w:rsid w:val="007D3D14"/>
    <w:rsid w:val="007D4C0D"/>
    <w:rsid w:val="007D6E9D"/>
    <w:rsid w:val="007E4ADA"/>
    <w:rsid w:val="007E60C9"/>
    <w:rsid w:val="007F05F8"/>
    <w:rsid w:val="007F32E2"/>
    <w:rsid w:val="007F6BBE"/>
    <w:rsid w:val="00801819"/>
    <w:rsid w:val="00803FAE"/>
    <w:rsid w:val="00807262"/>
    <w:rsid w:val="00811B63"/>
    <w:rsid w:val="00814960"/>
    <w:rsid w:val="008264BE"/>
    <w:rsid w:val="008515D2"/>
    <w:rsid w:val="00852E3F"/>
    <w:rsid w:val="0085398A"/>
    <w:rsid w:val="00854374"/>
    <w:rsid w:val="00855135"/>
    <w:rsid w:val="008560F0"/>
    <w:rsid w:val="00857666"/>
    <w:rsid w:val="00862F77"/>
    <w:rsid w:val="0086309A"/>
    <w:rsid w:val="00863A31"/>
    <w:rsid w:val="00867844"/>
    <w:rsid w:val="00874A08"/>
    <w:rsid w:val="008762F8"/>
    <w:rsid w:val="00876ABA"/>
    <w:rsid w:val="00882C70"/>
    <w:rsid w:val="0088639E"/>
    <w:rsid w:val="00891B87"/>
    <w:rsid w:val="008947C3"/>
    <w:rsid w:val="008949FF"/>
    <w:rsid w:val="00895344"/>
    <w:rsid w:val="00895E21"/>
    <w:rsid w:val="008A17CE"/>
    <w:rsid w:val="008A3855"/>
    <w:rsid w:val="008A43E0"/>
    <w:rsid w:val="008A53A3"/>
    <w:rsid w:val="008B2CB1"/>
    <w:rsid w:val="008B69E6"/>
    <w:rsid w:val="008C0470"/>
    <w:rsid w:val="008C197A"/>
    <w:rsid w:val="008C4CDA"/>
    <w:rsid w:val="008D0ADB"/>
    <w:rsid w:val="008D4843"/>
    <w:rsid w:val="008D6595"/>
    <w:rsid w:val="008E0E4C"/>
    <w:rsid w:val="008E0E5C"/>
    <w:rsid w:val="008E5B2E"/>
    <w:rsid w:val="008E6A72"/>
    <w:rsid w:val="008E79B4"/>
    <w:rsid w:val="008F0089"/>
    <w:rsid w:val="008F2766"/>
    <w:rsid w:val="008F3262"/>
    <w:rsid w:val="008F3FEB"/>
    <w:rsid w:val="008F618C"/>
    <w:rsid w:val="00900759"/>
    <w:rsid w:val="00901260"/>
    <w:rsid w:val="0090436D"/>
    <w:rsid w:val="00917FC7"/>
    <w:rsid w:val="009225B1"/>
    <w:rsid w:val="00924472"/>
    <w:rsid w:val="0092458E"/>
    <w:rsid w:val="00924F7D"/>
    <w:rsid w:val="0092521D"/>
    <w:rsid w:val="009270CD"/>
    <w:rsid w:val="009305A3"/>
    <w:rsid w:val="00934F44"/>
    <w:rsid w:val="00936FC3"/>
    <w:rsid w:val="00940132"/>
    <w:rsid w:val="00944949"/>
    <w:rsid w:val="00952FA5"/>
    <w:rsid w:val="00956133"/>
    <w:rsid w:val="009574C1"/>
    <w:rsid w:val="0096275B"/>
    <w:rsid w:val="009635A3"/>
    <w:rsid w:val="00964FB3"/>
    <w:rsid w:val="009704D4"/>
    <w:rsid w:val="0097689C"/>
    <w:rsid w:val="009770BB"/>
    <w:rsid w:val="009773FB"/>
    <w:rsid w:val="00981B5F"/>
    <w:rsid w:val="00984AF3"/>
    <w:rsid w:val="009928EF"/>
    <w:rsid w:val="00997657"/>
    <w:rsid w:val="009A1E3D"/>
    <w:rsid w:val="009A4BD0"/>
    <w:rsid w:val="009A74C4"/>
    <w:rsid w:val="009B6006"/>
    <w:rsid w:val="009C2101"/>
    <w:rsid w:val="009C4D6A"/>
    <w:rsid w:val="009C50F2"/>
    <w:rsid w:val="009C6E4F"/>
    <w:rsid w:val="009D1179"/>
    <w:rsid w:val="009D2425"/>
    <w:rsid w:val="009D3001"/>
    <w:rsid w:val="009D3DAE"/>
    <w:rsid w:val="009D41BE"/>
    <w:rsid w:val="009D73EF"/>
    <w:rsid w:val="009E0AE0"/>
    <w:rsid w:val="009E1255"/>
    <w:rsid w:val="009E26F6"/>
    <w:rsid w:val="009E50EB"/>
    <w:rsid w:val="009E5247"/>
    <w:rsid w:val="009E75D2"/>
    <w:rsid w:val="009F0FE8"/>
    <w:rsid w:val="009F2D0B"/>
    <w:rsid w:val="009F3791"/>
    <w:rsid w:val="009F46E7"/>
    <w:rsid w:val="00A07099"/>
    <w:rsid w:val="00A07728"/>
    <w:rsid w:val="00A078AB"/>
    <w:rsid w:val="00A107AB"/>
    <w:rsid w:val="00A10ED8"/>
    <w:rsid w:val="00A12E45"/>
    <w:rsid w:val="00A137F6"/>
    <w:rsid w:val="00A22AAD"/>
    <w:rsid w:val="00A24D2A"/>
    <w:rsid w:val="00A2625C"/>
    <w:rsid w:val="00A33EE4"/>
    <w:rsid w:val="00A365BF"/>
    <w:rsid w:val="00A414C4"/>
    <w:rsid w:val="00A45162"/>
    <w:rsid w:val="00A476D9"/>
    <w:rsid w:val="00A47FE3"/>
    <w:rsid w:val="00A60859"/>
    <w:rsid w:val="00A65AAB"/>
    <w:rsid w:val="00A749D8"/>
    <w:rsid w:val="00A74F76"/>
    <w:rsid w:val="00A85811"/>
    <w:rsid w:val="00A86B57"/>
    <w:rsid w:val="00AA58C5"/>
    <w:rsid w:val="00AB42C5"/>
    <w:rsid w:val="00AB6758"/>
    <w:rsid w:val="00AC2F65"/>
    <w:rsid w:val="00AC62DE"/>
    <w:rsid w:val="00AC76C2"/>
    <w:rsid w:val="00AD00DE"/>
    <w:rsid w:val="00AD14C3"/>
    <w:rsid w:val="00AD4E46"/>
    <w:rsid w:val="00AD6E98"/>
    <w:rsid w:val="00AE5DD2"/>
    <w:rsid w:val="00AE6ED4"/>
    <w:rsid w:val="00AF3099"/>
    <w:rsid w:val="00AF5FE3"/>
    <w:rsid w:val="00B079CC"/>
    <w:rsid w:val="00B17C06"/>
    <w:rsid w:val="00B17C9C"/>
    <w:rsid w:val="00B2291D"/>
    <w:rsid w:val="00B246D0"/>
    <w:rsid w:val="00B248BF"/>
    <w:rsid w:val="00B250EE"/>
    <w:rsid w:val="00B25A51"/>
    <w:rsid w:val="00B322F8"/>
    <w:rsid w:val="00B34B70"/>
    <w:rsid w:val="00B36B55"/>
    <w:rsid w:val="00B5479A"/>
    <w:rsid w:val="00B56BB0"/>
    <w:rsid w:val="00B57D15"/>
    <w:rsid w:val="00B623EC"/>
    <w:rsid w:val="00B800C2"/>
    <w:rsid w:val="00B83A77"/>
    <w:rsid w:val="00B86B6F"/>
    <w:rsid w:val="00B90567"/>
    <w:rsid w:val="00B950D0"/>
    <w:rsid w:val="00B9556D"/>
    <w:rsid w:val="00BA0A6E"/>
    <w:rsid w:val="00BA0E4B"/>
    <w:rsid w:val="00BA3E25"/>
    <w:rsid w:val="00BA3F20"/>
    <w:rsid w:val="00BA60A8"/>
    <w:rsid w:val="00BA61DE"/>
    <w:rsid w:val="00BB0EFF"/>
    <w:rsid w:val="00BB3125"/>
    <w:rsid w:val="00BB55AF"/>
    <w:rsid w:val="00BB6B33"/>
    <w:rsid w:val="00BC71C4"/>
    <w:rsid w:val="00BD0480"/>
    <w:rsid w:val="00BD048E"/>
    <w:rsid w:val="00BD549F"/>
    <w:rsid w:val="00BE6507"/>
    <w:rsid w:val="00C03E44"/>
    <w:rsid w:val="00C10FD0"/>
    <w:rsid w:val="00C13E87"/>
    <w:rsid w:val="00C14EBE"/>
    <w:rsid w:val="00C179C5"/>
    <w:rsid w:val="00C22441"/>
    <w:rsid w:val="00C23C80"/>
    <w:rsid w:val="00C2443E"/>
    <w:rsid w:val="00C25990"/>
    <w:rsid w:val="00C261CB"/>
    <w:rsid w:val="00C322DA"/>
    <w:rsid w:val="00C335FE"/>
    <w:rsid w:val="00C46350"/>
    <w:rsid w:val="00C52701"/>
    <w:rsid w:val="00C6144E"/>
    <w:rsid w:val="00C62366"/>
    <w:rsid w:val="00C6594B"/>
    <w:rsid w:val="00C70FF9"/>
    <w:rsid w:val="00C73A73"/>
    <w:rsid w:val="00C740AA"/>
    <w:rsid w:val="00C74493"/>
    <w:rsid w:val="00C7564D"/>
    <w:rsid w:val="00C76072"/>
    <w:rsid w:val="00C82F2B"/>
    <w:rsid w:val="00C8378A"/>
    <w:rsid w:val="00C90C4A"/>
    <w:rsid w:val="00C9294F"/>
    <w:rsid w:val="00C92FC5"/>
    <w:rsid w:val="00C957FD"/>
    <w:rsid w:val="00CA0E0B"/>
    <w:rsid w:val="00CA2FEA"/>
    <w:rsid w:val="00CA3521"/>
    <w:rsid w:val="00CB4524"/>
    <w:rsid w:val="00CB5415"/>
    <w:rsid w:val="00CB57CD"/>
    <w:rsid w:val="00CB5F5F"/>
    <w:rsid w:val="00CB6811"/>
    <w:rsid w:val="00CB69C1"/>
    <w:rsid w:val="00CC0B0D"/>
    <w:rsid w:val="00CC484C"/>
    <w:rsid w:val="00CC5CB0"/>
    <w:rsid w:val="00CD0179"/>
    <w:rsid w:val="00CD45EE"/>
    <w:rsid w:val="00CE0085"/>
    <w:rsid w:val="00CE0EA6"/>
    <w:rsid w:val="00CE5451"/>
    <w:rsid w:val="00CE69AD"/>
    <w:rsid w:val="00CF0D6B"/>
    <w:rsid w:val="00CF14D2"/>
    <w:rsid w:val="00CF294C"/>
    <w:rsid w:val="00CF4145"/>
    <w:rsid w:val="00CF628F"/>
    <w:rsid w:val="00CF7FDE"/>
    <w:rsid w:val="00D006E8"/>
    <w:rsid w:val="00D016FB"/>
    <w:rsid w:val="00D01A1F"/>
    <w:rsid w:val="00D02B54"/>
    <w:rsid w:val="00D1123A"/>
    <w:rsid w:val="00D11B3B"/>
    <w:rsid w:val="00D11F83"/>
    <w:rsid w:val="00D2034E"/>
    <w:rsid w:val="00D21499"/>
    <w:rsid w:val="00D21CAD"/>
    <w:rsid w:val="00D23432"/>
    <w:rsid w:val="00D24F58"/>
    <w:rsid w:val="00D25B7A"/>
    <w:rsid w:val="00D33202"/>
    <w:rsid w:val="00D3734D"/>
    <w:rsid w:val="00D373B5"/>
    <w:rsid w:val="00D42CAD"/>
    <w:rsid w:val="00D42EE5"/>
    <w:rsid w:val="00D57090"/>
    <w:rsid w:val="00D57751"/>
    <w:rsid w:val="00D601B3"/>
    <w:rsid w:val="00D640E8"/>
    <w:rsid w:val="00D64365"/>
    <w:rsid w:val="00D65588"/>
    <w:rsid w:val="00D66963"/>
    <w:rsid w:val="00D66AA7"/>
    <w:rsid w:val="00D70166"/>
    <w:rsid w:val="00D764CD"/>
    <w:rsid w:val="00D85045"/>
    <w:rsid w:val="00D8645A"/>
    <w:rsid w:val="00D91690"/>
    <w:rsid w:val="00D9574F"/>
    <w:rsid w:val="00DA52A5"/>
    <w:rsid w:val="00DA6AE8"/>
    <w:rsid w:val="00DA701B"/>
    <w:rsid w:val="00DB699C"/>
    <w:rsid w:val="00DC47A8"/>
    <w:rsid w:val="00DC6BD8"/>
    <w:rsid w:val="00DD00CF"/>
    <w:rsid w:val="00DD5D91"/>
    <w:rsid w:val="00DD7A23"/>
    <w:rsid w:val="00DE0B92"/>
    <w:rsid w:val="00DE20F8"/>
    <w:rsid w:val="00DE4C1D"/>
    <w:rsid w:val="00DE4F51"/>
    <w:rsid w:val="00DE5D56"/>
    <w:rsid w:val="00DE65C3"/>
    <w:rsid w:val="00DF5464"/>
    <w:rsid w:val="00DF7309"/>
    <w:rsid w:val="00DF748C"/>
    <w:rsid w:val="00E008CB"/>
    <w:rsid w:val="00E018BC"/>
    <w:rsid w:val="00E01AB1"/>
    <w:rsid w:val="00E04699"/>
    <w:rsid w:val="00E108B2"/>
    <w:rsid w:val="00E21CA6"/>
    <w:rsid w:val="00E229F9"/>
    <w:rsid w:val="00E2534C"/>
    <w:rsid w:val="00E25B9A"/>
    <w:rsid w:val="00E263C9"/>
    <w:rsid w:val="00E30A8E"/>
    <w:rsid w:val="00E30FA6"/>
    <w:rsid w:val="00E330C4"/>
    <w:rsid w:val="00E33498"/>
    <w:rsid w:val="00E40BBC"/>
    <w:rsid w:val="00E467E1"/>
    <w:rsid w:val="00E53363"/>
    <w:rsid w:val="00E54DDF"/>
    <w:rsid w:val="00E560B7"/>
    <w:rsid w:val="00E56666"/>
    <w:rsid w:val="00E60707"/>
    <w:rsid w:val="00E66FC3"/>
    <w:rsid w:val="00E71612"/>
    <w:rsid w:val="00E83204"/>
    <w:rsid w:val="00E9041A"/>
    <w:rsid w:val="00EB10D6"/>
    <w:rsid w:val="00EB1E10"/>
    <w:rsid w:val="00EB32F3"/>
    <w:rsid w:val="00EB4398"/>
    <w:rsid w:val="00EB5EB9"/>
    <w:rsid w:val="00EB6DA3"/>
    <w:rsid w:val="00EB77AB"/>
    <w:rsid w:val="00EC1238"/>
    <w:rsid w:val="00EC569B"/>
    <w:rsid w:val="00ED3039"/>
    <w:rsid w:val="00ED3358"/>
    <w:rsid w:val="00ED59FB"/>
    <w:rsid w:val="00ED5D2B"/>
    <w:rsid w:val="00EE2927"/>
    <w:rsid w:val="00EF1E26"/>
    <w:rsid w:val="00EF213C"/>
    <w:rsid w:val="00EF368F"/>
    <w:rsid w:val="00EF3FEE"/>
    <w:rsid w:val="00EF7FCD"/>
    <w:rsid w:val="00F000ED"/>
    <w:rsid w:val="00F0368D"/>
    <w:rsid w:val="00F057F0"/>
    <w:rsid w:val="00F05D0A"/>
    <w:rsid w:val="00F116BB"/>
    <w:rsid w:val="00F12464"/>
    <w:rsid w:val="00F1262A"/>
    <w:rsid w:val="00F12E46"/>
    <w:rsid w:val="00F201E9"/>
    <w:rsid w:val="00F220CA"/>
    <w:rsid w:val="00F23DB2"/>
    <w:rsid w:val="00F26E21"/>
    <w:rsid w:val="00F30B93"/>
    <w:rsid w:val="00F35FB0"/>
    <w:rsid w:val="00F36497"/>
    <w:rsid w:val="00F452E7"/>
    <w:rsid w:val="00F542EE"/>
    <w:rsid w:val="00F57DB1"/>
    <w:rsid w:val="00F62067"/>
    <w:rsid w:val="00F63C09"/>
    <w:rsid w:val="00F75871"/>
    <w:rsid w:val="00F77240"/>
    <w:rsid w:val="00F85446"/>
    <w:rsid w:val="00F8601B"/>
    <w:rsid w:val="00F95FC7"/>
    <w:rsid w:val="00FA078A"/>
    <w:rsid w:val="00FB051F"/>
    <w:rsid w:val="00FB69B9"/>
    <w:rsid w:val="00FB761D"/>
    <w:rsid w:val="00FC6A1F"/>
    <w:rsid w:val="00FC7AB5"/>
    <w:rsid w:val="00FC7E9D"/>
    <w:rsid w:val="00FD1549"/>
    <w:rsid w:val="00FD1F94"/>
    <w:rsid w:val="00FD21A0"/>
    <w:rsid w:val="00FD29AD"/>
    <w:rsid w:val="00FD4A9C"/>
    <w:rsid w:val="00FD6063"/>
    <w:rsid w:val="00FE1C1D"/>
    <w:rsid w:val="00FE5581"/>
    <w:rsid w:val="00FE5BD9"/>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4768D"/>
    <w:pPr>
      <w:pBdr>
        <w:top w:val="none" w:sz="0" w:space="0" w:color="auto"/>
      </w:pBdr>
      <w:spacing w:before="180"/>
      <w:outlineLvl w:val="1"/>
    </w:pPr>
    <w:rPr>
      <w:sz w:val="32"/>
    </w:rPr>
  </w:style>
  <w:style w:type="paragraph" w:styleId="Heading3">
    <w:name w:val="heading 3"/>
    <w:basedOn w:val="Heading2"/>
    <w:next w:val="Normal"/>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qFormat/>
    <w:pPr>
      <w:numPr>
        <w:ilvl w:val="5"/>
        <w:numId w:val="13"/>
      </w:numPr>
      <w:outlineLvl w:val="5"/>
    </w:pPr>
    <w:rPr>
      <w:rFonts w:ascii="Arial" w:hAnsi="Arial"/>
    </w:rPr>
  </w:style>
  <w:style w:type="paragraph" w:styleId="Heading7">
    <w:name w:val="heading 7"/>
    <w:next w:val="Normal"/>
    <w:qFormat/>
    <w:pPr>
      <w:numPr>
        <w:ilvl w:val="6"/>
        <w:numId w:val="13"/>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rsid w:val="00D01A1F"/>
    <w:rPr>
      <w:rFonts w:ascii="Arial" w:hAnsi="Arial"/>
      <w:sz w:val="24"/>
    </w:rPr>
  </w:style>
  <w:style w:type="paragraph" w:styleId="NormalWeb">
    <w:name w:val="Normal (Web)"/>
    <w:basedOn w:val="Normal"/>
    <w:uiPriority w:val="99"/>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customStyle="1" w:styleId="B1Char1">
    <w:name w:val="B1 Char1"/>
    <w:rsid w:val="00A2625C"/>
  </w:style>
  <w:style w:type="character" w:customStyle="1" w:styleId="NOChar">
    <w:name w:val="NO Char"/>
    <w:rsid w:val="00A2625C"/>
  </w:style>
  <w:style w:type="character" w:customStyle="1" w:styleId="Heading2Char">
    <w:name w:val="Heading 2 Char"/>
    <w:link w:val="Heading2"/>
    <w:rsid w:val="00A2625C"/>
    <w:rPr>
      <w:rFonts w:ascii="Arial" w:hAnsi="Arial"/>
      <w:sz w:val="32"/>
    </w:rPr>
  </w:style>
  <w:style w:type="character" w:customStyle="1" w:styleId="B3Car">
    <w:name w:val="B3 Car"/>
    <w:link w:val="B3"/>
    <w:rsid w:val="00BA3F20"/>
  </w:style>
  <w:style w:type="character" w:customStyle="1" w:styleId="Heading5Char">
    <w:name w:val="Heading 5 Char"/>
    <w:link w:val="Heading5"/>
    <w:rsid w:val="00BA3F20"/>
    <w:rPr>
      <w:rFonts w:ascii="Arial" w:hAnsi="Arial"/>
      <w:sz w:val="22"/>
    </w:rPr>
  </w:style>
  <w:style w:type="character" w:customStyle="1" w:styleId="apple-converted-space">
    <w:name w:val="apple-converted-space"/>
    <w:basedOn w:val="DefaultParagraphFont"/>
    <w:rsid w:val="00BA3F20"/>
  </w:style>
  <w:style w:type="character" w:styleId="CommentReference">
    <w:name w:val="annotation reference"/>
    <w:basedOn w:val="DefaultParagraphFont"/>
    <w:rsid w:val="00033B04"/>
    <w:rPr>
      <w:sz w:val="16"/>
      <w:szCs w:val="16"/>
    </w:rPr>
  </w:style>
  <w:style w:type="paragraph" w:styleId="CommentText">
    <w:name w:val="annotation text"/>
    <w:basedOn w:val="Normal"/>
    <w:link w:val="CommentTextChar1"/>
    <w:rsid w:val="00033B04"/>
  </w:style>
  <w:style w:type="character" w:customStyle="1" w:styleId="CommentTextChar1">
    <w:name w:val="Comment Text Char1"/>
    <w:basedOn w:val="DefaultParagraphFont"/>
    <w:link w:val="CommentText"/>
    <w:rsid w:val="00033B04"/>
  </w:style>
  <w:style w:type="paragraph" w:styleId="CommentSubject">
    <w:name w:val="annotation subject"/>
    <w:basedOn w:val="CommentText"/>
    <w:next w:val="CommentText"/>
    <w:link w:val="CommentSubjectChar1"/>
    <w:rsid w:val="00033B04"/>
    <w:rPr>
      <w:b/>
      <w:bCs/>
    </w:rPr>
  </w:style>
  <w:style w:type="character" w:customStyle="1" w:styleId="CommentSubjectChar1">
    <w:name w:val="Comment Subject Char1"/>
    <w:basedOn w:val="CommentTextChar1"/>
    <w:link w:val="CommentSubject"/>
    <w:rsid w:val="00033B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253660981">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759668773">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5766</Words>
  <Characters>32872</Characters>
  <Application>Microsoft Office Word</Application>
  <DocSecurity>0</DocSecurity>
  <Lines>273</Lines>
  <Paragraphs>77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44.064</vt:lpstr>
      <vt:lpstr>3GPP TS 44.064</vt:lpstr>
    </vt:vector>
  </TitlesOfParts>
  <Manager/>
  <Company/>
  <LinksUpToDate>false</LinksUpToDate>
  <CharactersWithSpaces>38561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Jose Leon Calvo (Nokia)</cp:lastModifiedBy>
  <cp:revision>3</cp:revision>
  <cp:lastPrinted>2002-01-30T13:30:00Z</cp:lastPrinted>
  <dcterms:created xsi:type="dcterms:W3CDTF">2024-11-11T07:32:00Z</dcterms:created>
  <dcterms:modified xsi:type="dcterms:W3CDTF">2024-11-11T10:02:00Z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